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FFA" w:rsidRPr="00BA7C3D" w:rsidRDefault="00ED4C81" w:rsidP="00583FFA">
      <w:pPr>
        <w:bidi/>
        <w:spacing w:before="120" w:after="120" w:line="20" w:lineRule="atLeast"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باسمه تعالی</w:t>
      </w:r>
    </w:p>
    <w:p w:rsidR="00583FFA" w:rsidRPr="00BA7C3D" w:rsidRDefault="00583FFA" w:rsidP="001C2BC3">
      <w:pPr>
        <w:bidi/>
        <w:spacing w:before="120" w:after="120" w:line="20" w:lineRule="atLeast"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بررسی نقش مسجد در تعالی و افزایش آگاهی</w:t>
      </w:r>
      <w:r w:rsidR="001C2BC3" w:rsidRPr="00BA7C3D">
        <w:rPr>
          <w:rFonts w:cs="B Nazanin" w:hint="cs"/>
          <w:b/>
          <w:bCs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های سیاسی، اجتماعی و فرهنگی خانواده</w:t>
      </w:r>
    </w:p>
    <w:p w:rsidR="00ED4C81" w:rsidRPr="00BA7C3D" w:rsidRDefault="00ED4C81" w:rsidP="00D160A7">
      <w:pPr>
        <w:bidi/>
        <w:spacing w:before="120" w:after="120" w:line="20" w:lineRule="atLeast"/>
        <w:jc w:val="right"/>
        <w:rPr>
          <w:rFonts w:cs="B Nazanin"/>
          <w:spacing w:val="-4"/>
          <w:rtl/>
        </w:rPr>
      </w:pPr>
      <w:r w:rsidRPr="00BA7C3D">
        <w:rPr>
          <w:rFonts w:cs="B Nazanin" w:hint="cs"/>
          <w:spacing w:val="-4"/>
          <w:rtl/>
        </w:rPr>
        <w:t>محمد احمدی فیروزجایی</w:t>
      </w:r>
    </w:p>
    <w:p w:rsidR="00ED4C81" w:rsidRPr="00BA7C3D" w:rsidRDefault="00583FFA" w:rsidP="00ED4C81">
      <w:pPr>
        <w:bidi/>
        <w:spacing w:before="120" w:after="120" w:line="20" w:lineRule="atLeast"/>
        <w:jc w:val="right"/>
        <w:rPr>
          <w:rFonts w:cs="B Nazanin"/>
          <w:spacing w:val="-4"/>
          <w:rtl/>
        </w:rPr>
      </w:pPr>
      <w:r w:rsidRPr="00BA7C3D">
        <w:rPr>
          <w:rFonts w:cs="B Nazanin" w:hint="cs"/>
          <w:spacing w:val="-4"/>
          <w:rtl/>
        </w:rPr>
        <w:t>طلبه سطح دو حوزه علمیه قم و دانش</w:t>
      </w:r>
      <w:r w:rsidR="001C2BC3" w:rsidRPr="00BA7C3D">
        <w:rPr>
          <w:rFonts w:cs="B Nazanin" w:hint="cs"/>
          <w:spacing w:val="-4"/>
          <w:rtl/>
        </w:rPr>
        <w:t>‌</w:t>
      </w:r>
      <w:r w:rsidRPr="00BA7C3D">
        <w:rPr>
          <w:rFonts w:cs="B Nazanin" w:hint="cs"/>
          <w:spacing w:val="-4"/>
          <w:rtl/>
        </w:rPr>
        <w:t>پژوه کارشناسی علوم سیاسی</w:t>
      </w:r>
    </w:p>
    <w:p w:rsidR="00583FFA" w:rsidRPr="00BA7C3D" w:rsidRDefault="00583FFA" w:rsidP="00ED4C81">
      <w:pPr>
        <w:bidi/>
        <w:spacing w:before="120" w:after="120" w:line="20" w:lineRule="atLeast"/>
        <w:jc w:val="right"/>
        <w:rPr>
          <w:rFonts w:cs="B Nazanin"/>
          <w:spacing w:val="-4"/>
          <w:rtl/>
        </w:rPr>
      </w:pPr>
      <w:r w:rsidRPr="00BA7C3D">
        <w:rPr>
          <w:rFonts w:cs="B Nazanin" w:hint="cs"/>
          <w:spacing w:val="-4"/>
          <w:rtl/>
        </w:rPr>
        <w:t xml:space="preserve"> </w:t>
      </w:r>
      <w:r w:rsidR="00D160A7" w:rsidRPr="00BA7C3D">
        <w:rPr>
          <w:rFonts w:cs="B Nazanin"/>
          <w:spacing w:val="-4"/>
        </w:rPr>
        <w:t>mohammadahmady64@yahoo.com</w:t>
      </w:r>
      <w:r w:rsidRPr="00BA7C3D">
        <w:rPr>
          <w:rFonts w:cs="B Nazanin" w:hint="cs"/>
          <w:spacing w:val="-4"/>
          <w:rtl/>
        </w:rPr>
        <w:t xml:space="preserve"> </w:t>
      </w:r>
    </w:p>
    <w:p w:rsidR="00D160A7" w:rsidRPr="00BA7C3D" w:rsidRDefault="00D160A7" w:rsidP="00583FFA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bookmarkStart w:id="0" w:name="_GoBack"/>
      <w:bookmarkEnd w:id="0"/>
    </w:p>
    <w:p w:rsidR="00583FFA" w:rsidRPr="00BA7C3D" w:rsidRDefault="00583FFA" w:rsidP="00D160A7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 xml:space="preserve"> چکیده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مسجد،نهادی اجتماعی و کهن در جامعه اسلامی است که از بدو تشکیل دارای کارکردها و فعالیت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حداکثری بوده و ضمن این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مکان برگزاری نماز جماعت به شمار می رفت،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بسیاری از مسائل اجتماعی و فرهنگی نیز در آن رسیدگی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شد.در روایات و متون اسلامی نیز جایگاه ویژه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برای مسجد ترسیم شده است.کارکردهای مسجد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آن را به موازات خانواده و مسجد از نهادهای اجتماعی و از عوامل اجتماعی شدن قرار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دهد.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خانواده در این عصر گرچه هم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چنان اهمیت خود را حفظ نموده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است،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در تير رس تهاجمات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گوناگون قرار گرفته است. کم رنگ شدن بنیاد روابط جامعه و گسترش طلاق و گسست درونی خانواده از این مشکلات محسوب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شوند.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 عوامل با ترویج سبک زندگی غربی  تشدید شده و بنیان خانواده را تهدید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کنند.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 xml:space="preserve"> این تحقیق در پی آن است که مهمترین کمکی که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به خانواده در این عصر نمود،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تقویت و تعالی جایگاه آن از راه بهره بردن از نهاد دینی است که ب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ه </w:t>
      </w:r>
      <w:r w:rsidRPr="00BA7C3D">
        <w:rPr>
          <w:rFonts w:cs="B Nazanin" w:hint="cs"/>
          <w:spacing w:val="-4"/>
          <w:sz w:val="26"/>
          <w:szCs w:val="26"/>
          <w:rtl/>
        </w:rPr>
        <w:t>دور از تشریفات قانونی و به صورت سنتی در جامعه حضور داشته و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با پشتوانه تاریخی خود ضمن ایمن کردن خانواده،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نقش آگاهی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دهنده را به خوبی و با استفاده از ابزارهای خود ایفا کند.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کلید واژه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مسجد،کارکردهای مسجد،نهاد خانواده</w:t>
      </w:r>
    </w:p>
    <w:p w:rsidR="00D160A7" w:rsidRPr="00BA7C3D" w:rsidRDefault="00D160A7">
      <w:pPr>
        <w:spacing w:after="0" w:line="240" w:lineRule="auto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/>
          <w:b/>
          <w:bCs/>
          <w:spacing w:val="-4"/>
          <w:sz w:val="26"/>
          <w:szCs w:val="26"/>
          <w:rtl/>
        </w:rPr>
        <w:br w:type="page"/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lastRenderedPageBreak/>
        <w:t>مقدمه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در میان نهادهایی که به نوعی مورد نظر شارع قرار گرفته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اند،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 از جایگاه مهم و ارزشمندی برخوردار است.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بررسی اجمالی آیات و روایات و هم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 سیره ائمه اطهار بر این مهم دلالت دارد که استفاده حداکثری از ظرفیت مساجد مورد نظر ایشان قرار گرفته است و در جهت نیل به این مهم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مسجد را ب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ه </w:t>
      </w:r>
      <w:r w:rsidRPr="00BA7C3D">
        <w:rPr>
          <w:rFonts w:cs="B Nazanin" w:hint="cs"/>
          <w:spacing w:val="-4"/>
          <w:sz w:val="26"/>
          <w:szCs w:val="26"/>
          <w:rtl/>
        </w:rPr>
        <w:t>عنوان خاستگاه فعالیت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آموزشی خود قرار دادند.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از منظر تاریخی نیز در پی توجه شارع به مسئله مسجد،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 مکان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نقش مهمی در ساخت شهری و اجتماعی شهرهای اسلامی ایفا 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كرده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تا آن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جا که به همراه بازار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به عنوان شاکله اصلی یک شهر اسلامی قلمداد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شد.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 xml:space="preserve">اهمیت دینی و در پی آن اهمیت اجتماعی مسجد موجب گشت که به عنوان یک نهاد موثر 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موازات نهادهایی چون خانواده و مدرسه قرار گرفته و در جامعه دینی نقش مهم جامعه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پذیری </w:t>
      </w:r>
      <w:r w:rsidRPr="00BA7C3D">
        <w:rPr>
          <w:rFonts w:ascii="Times New Roman" w:hAnsi="Times New Roman" w:cs="Times New Roman" w:hint="cs"/>
          <w:spacing w:val="-4"/>
          <w:sz w:val="26"/>
          <w:szCs w:val="26"/>
          <w:rtl/>
        </w:rPr>
        <w:t>–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خصوصا جامعه پذیری دینی -  را ایفا کند.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نگاه حداکثری دین به مسجد که با شواهد متعدد تاریخی تایید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بر اين نكته تاكيد مي‌كند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كه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بر کارکردها و نقش ویژه مسجد ب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ه </w:t>
      </w:r>
      <w:r w:rsidRPr="00BA7C3D">
        <w:rPr>
          <w:rFonts w:cs="B Nazanin" w:hint="cs"/>
          <w:spacing w:val="-4"/>
          <w:sz w:val="26"/>
          <w:szCs w:val="26"/>
          <w:rtl/>
        </w:rPr>
        <w:t>عنوان نهادی تربیت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کننده و آگاهی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دهنده تکیه کرد و برخلاف رویه امروز مساجد که بیشتر به حالت نمازخانه در آمده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اند؛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 سابقه ن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ه </w:t>
      </w:r>
      <w:r w:rsidRPr="00BA7C3D">
        <w:rPr>
          <w:rFonts w:cs="B Nazanin" w:hint="cs"/>
          <w:spacing w:val="-4"/>
          <w:sz w:val="26"/>
          <w:szCs w:val="26"/>
          <w:rtl/>
        </w:rPr>
        <w:t>چندان دور تاریخی و جایگاه مهم آن را بازگرداند.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از جمله نقش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که مسجد به عنوان یک نهاد موثر در جامعه اسلامی ایفا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کند،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نقش آگاهی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دهنده و تربیت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کننده خانواده به عنوان نخستین سلول در پیکره اجتماع است.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 نقش زمانی مهم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گردد که تاکیدات شارع بر مسئله خانواده نیز مورد 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توجه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قرار گیرد.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این مقاله در صدد است ضمن توجه به نقش محوری مسجد در جامعه،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پاسخی برای پرسش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ذیل باشد: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 چه اهمیتی نزد شارع دارد؟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کارکردهای مورد نظر برای مسجد چیست؟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آیا 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مسجد را به عنوان یک نهاد اجتماعی محسوب کرد؟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سابقه تاریخی مسجد در ایفای نقش خود چیست؟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 xml:space="preserve">رابطه مسجد با خانواده چیست و مسجد 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در اين عصر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چه کمکی 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مي تواند </w:t>
      </w:r>
      <w:r w:rsidRPr="00BA7C3D">
        <w:rPr>
          <w:rFonts w:cs="B Nazanin" w:hint="cs"/>
          <w:spacing w:val="-4"/>
          <w:sz w:val="26"/>
          <w:szCs w:val="26"/>
          <w:rtl/>
        </w:rPr>
        <w:t>به خانواده بکند؟</w:t>
      </w:r>
    </w:p>
    <w:p w:rsidR="00ED4C81" w:rsidRPr="00BA7C3D" w:rsidRDefault="00ED4C81">
      <w:pPr>
        <w:spacing w:after="0" w:line="240" w:lineRule="auto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/>
          <w:b/>
          <w:bCs/>
          <w:spacing w:val="-4"/>
          <w:sz w:val="26"/>
          <w:szCs w:val="26"/>
          <w:rtl/>
        </w:rPr>
        <w:br w:type="page"/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lastRenderedPageBreak/>
        <w:t>بخش اول: مسجد:اهمیت،کارکرد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معانی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لغوی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و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اصطلاحی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مسجد</w:t>
      </w:r>
    </w:p>
    <w:p w:rsidR="00583FFA" w:rsidRPr="00BA7C3D" w:rsidRDefault="00583FFA" w:rsidP="0002401D">
      <w:pPr>
        <w:bidi/>
        <w:spacing w:before="120" w:after="120" w:line="20" w:lineRule="atLeast"/>
        <w:jc w:val="lowKashida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راغب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اصفهانی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، </w:t>
      </w:r>
      <w:r w:rsidRPr="00BA7C3D">
        <w:rPr>
          <w:rFonts w:cs="B Nazanin" w:hint="cs"/>
          <w:spacing w:val="-4"/>
          <w:sz w:val="26"/>
          <w:szCs w:val="26"/>
          <w:rtl/>
        </w:rPr>
        <w:t>لغوی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مشهور،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چنین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تعریف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: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موضع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الصلوه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اعتبارا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بالسجود</w:t>
      </w:r>
      <w:r w:rsidRPr="00BA7C3D">
        <w:rPr>
          <w:rFonts w:cs="B Nazanin"/>
          <w:spacing w:val="-4"/>
          <w:sz w:val="26"/>
          <w:szCs w:val="26"/>
          <w:rtl/>
        </w:rPr>
        <w:t>(1).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زبان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فارسی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معنای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جایگاه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محل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عبادت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.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نام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گذاری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سجده،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شریف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ارکان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انسان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بیش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فعل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دیگر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خداوند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نزدیک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.</w:t>
      </w:r>
    </w:p>
    <w:p w:rsidR="00583FFA" w:rsidRPr="00BA7C3D" w:rsidRDefault="00583FFA" w:rsidP="0002401D">
      <w:pPr>
        <w:bidi/>
        <w:spacing w:before="120" w:after="120" w:line="20" w:lineRule="atLeast"/>
        <w:jc w:val="lowKashida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گرچه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اصطلاح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عرفی،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عبادت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خاص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مسلمانان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قرآن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کریم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معابد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اهل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کتاب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اطلاق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: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قال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الذین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غلبوا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امرهم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لنتخذن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علیهم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مسجدا</w:t>
      </w:r>
      <w:r w:rsidRPr="00BA7C3D">
        <w:rPr>
          <w:rFonts w:cs="B Nazanin"/>
          <w:spacing w:val="-4"/>
          <w:sz w:val="26"/>
          <w:szCs w:val="26"/>
          <w:rtl/>
        </w:rPr>
        <w:t>(</w:t>
      </w:r>
      <w:r w:rsidRPr="00BA7C3D">
        <w:rPr>
          <w:rFonts w:cs="B Nazanin" w:hint="cs"/>
          <w:spacing w:val="-4"/>
          <w:sz w:val="26"/>
          <w:szCs w:val="26"/>
          <w:rtl/>
        </w:rPr>
        <w:t>سوره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کهف</w:t>
      </w:r>
      <w:r w:rsidRPr="00BA7C3D">
        <w:rPr>
          <w:rFonts w:cs="B Nazanin"/>
          <w:spacing w:val="-4"/>
          <w:sz w:val="26"/>
          <w:szCs w:val="26"/>
          <w:rtl/>
        </w:rPr>
        <w:t>.</w:t>
      </w:r>
      <w:r w:rsidRPr="00BA7C3D">
        <w:rPr>
          <w:rFonts w:cs="B Nazanin" w:hint="cs"/>
          <w:spacing w:val="-4"/>
          <w:sz w:val="26"/>
          <w:szCs w:val="26"/>
          <w:rtl/>
        </w:rPr>
        <w:t>آیه</w:t>
      </w:r>
      <w:r w:rsidRPr="00BA7C3D">
        <w:rPr>
          <w:rFonts w:cs="B Nazanin"/>
          <w:spacing w:val="-4"/>
          <w:sz w:val="26"/>
          <w:szCs w:val="26"/>
          <w:rtl/>
        </w:rPr>
        <w:t xml:space="preserve"> 21</w:t>
      </w:r>
      <w:r w:rsidRPr="00BA7C3D">
        <w:rPr>
          <w:rFonts w:cs="B Nazanin" w:hint="cs"/>
          <w:spacing w:val="-4"/>
          <w:sz w:val="26"/>
          <w:szCs w:val="26"/>
          <w:rtl/>
        </w:rPr>
        <w:t>)</w:t>
      </w:r>
    </w:p>
    <w:p w:rsidR="00583FFA" w:rsidRPr="00BA7C3D" w:rsidRDefault="00583FFA" w:rsidP="0002401D">
      <w:pPr>
        <w:bidi/>
        <w:spacing w:before="120" w:after="120" w:line="20" w:lineRule="atLeast"/>
        <w:jc w:val="lowKashida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اصطلاح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شرعی،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مکان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موقوف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اطلاق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.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چنان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صاحب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کتاب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شریف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جواهر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الکلام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معرفی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: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المراد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بالمسجد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المکان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الموقوف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کافه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المسلمین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للصلوه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جایگاه 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متون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دینی</w:t>
      </w:r>
      <w:r w:rsidRPr="00BA7C3D">
        <w:rPr>
          <w:rFonts w:cs="B Nazanin"/>
          <w:spacing w:val="-4"/>
          <w:sz w:val="26"/>
          <w:szCs w:val="26"/>
        </w:rPr>
        <w:t xml:space="preserve"> 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آیات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روایات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اهداف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ویژگی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چندی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شمرده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اهمیت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مکان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نزد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شارع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ائمه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معصومین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دارد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خداوند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متعال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آیه</w:t>
      </w:r>
      <w:r w:rsidRPr="00BA7C3D">
        <w:rPr>
          <w:rFonts w:cs="B Nazanin"/>
          <w:spacing w:val="-4"/>
          <w:sz w:val="26"/>
          <w:szCs w:val="26"/>
          <w:rtl/>
        </w:rPr>
        <w:t xml:space="preserve"> 18 </w:t>
      </w:r>
      <w:r w:rsidRPr="00BA7C3D">
        <w:rPr>
          <w:rFonts w:cs="B Nazanin" w:hint="cs"/>
          <w:spacing w:val="-4"/>
          <w:sz w:val="26"/>
          <w:szCs w:val="26"/>
          <w:rtl/>
        </w:rPr>
        <w:t>سوره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جن،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خود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منسوب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مورد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توجه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خاص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ذات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اقدس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الهی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معرفی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نماید</w:t>
      </w:r>
      <w:r w:rsidRPr="00BA7C3D">
        <w:rPr>
          <w:rFonts w:cs="B Nazanin"/>
          <w:spacing w:val="-4"/>
          <w:sz w:val="26"/>
          <w:szCs w:val="26"/>
          <w:rtl/>
        </w:rPr>
        <w:t>((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فلا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تدعو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احدا</w:t>
      </w:r>
      <w:r w:rsidRPr="00BA7C3D">
        <w:rPr>
          <w:rFonts w:cs="B Nazanin"/>
          <w:spacing w:val="-4"/>
          <w:sz w:val="26"/>
          <w:szCs w:val="26"/>
          <w:rtl/>
        </w:rPr>
        <w:t>)).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مجموع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نظرات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مفسرین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چنین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‌آ</w:t>
      </w:r>
      <w:r w:rsidRPr="00BA7C3D">
        <w:rPr>
          <w:rFonts w:cs="B Nazanin" w:hint="cs"/>
          <w:spacing w:val="-4"/>
          <w:sz w:val="26"/>
          <w:szCs w:val="26"/>
          <w:rtl/>
        </w:rPr>
        <w:t>ید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مراد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آیه،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مکان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عبادت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خداوند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بنا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02401D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آیه</w:t>
      </w:r>
      <w:r w:rsidRPr="00BA7C3D">
        <w:rPr>
          <w:rFonts w:cs="B Nazanin"/>
          <w:spacing w:val="-4"/>
          <w:sz w:val="26"/>
          <w:szCs w:val="26"/>
          <w:rtl/>
        </w:rPr>
        <w:t xml:space="preserve"> 108 </w:t>
      </w:r>
      <w:r w:rsidRPr="00BA7C3D">
        <w:rPr>
          <w:rFonts w:cs="B Nazanin" w:hint="cs"/>
          <w:spacing w:val="-4"/>
          <w:sz w:val="26"/>
          <w:szCs w:val="26"/>
          <w:rtl/>
        </w:rPr>
        <w:t>سوره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توبه،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تقوا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اساس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معرفی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دستور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02401D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زیان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رساندن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مومنین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گسترش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کفر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بنا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عبادت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نکند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بایستد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اساس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تقوا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هدفی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الهی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بنا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((...</w:t>
      </w:r>
      <w:r w:rsidRPr="00BA7C3D">
        <w:rPr>
          <w:rFonts w:cs="B Nazanin" w:hint="cs"/>
          <w:spacing w:val="-4"/>
          <w:sz w:val="26"/>
          <w:szCs w:val="26"/>
          <w:rtl/>
        </w:rPr>
        <w:t>لاتقم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فیه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ابدا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التقوی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اول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یوم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احق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تقوم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فیه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فیه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رجال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یحبون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یتطهروا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یحب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المطهرین))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خداوند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آیات</w:t>
      </w:r>
      <w:r w:rsidRPr="00BA7C3D">
        <w:rPr>
          <w:rFonts w:cs="B Nazanin"/>
          <w:spacing w:val="-4"/>
          <w:sz w:val="26"/>
          <w:szCs w:val="26"/>
          <w:rtl/>
        </w:rPr>
        <w:t xml:space="preserve"> 17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18 </w:t>
      </w:r>
      <w:r w:rsidRPr="00BA7C3D">
        <w:rPr>
          <w:rFonts w:cs="B Nazanin" w:hint="cs"/>
          <w:spacing w:val="-4"/>
          <w:sz w:val="26"/>
          <w:szCs w:val="26"/>
          <w:rtl/>
        </w:rPr>
        <w:t>سوره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توبه،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آباد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ظاهری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باطنی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منوط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ایمان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خدا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معاد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داشتن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اهدای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زکات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((</w:t>
      </w:r>
      <w:r w:rsidRPr="00BA7C3D">
        <w:rPr>
          <w:rFonts w:cs="B Nazanin" w:hint="cs"/>
          <w:spacing w:val="-4"/>
          <w:sz w:val="26"/>
          <w:szCs w:val="26"/>
          <w:rtl/>
        </w:rPr>
        <w:t>ما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للمشرکین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یعمروا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شاهدین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انفسهم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بالکفر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اولئک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حبطت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اعمالهم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النار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خلدون</w:t>
      </w:r>
      <w:r w:rsidRPr="00BA7C3D">
        <w:rPr>
          <w:rFonts w:cs="B Nazanin"/>
          <w:spacing w:val="-4"/>
          <w:sz w:val="26"/>
          <w:szCs w:val="26"/>
          <w:rtl/>
        </w:rPr>
        <w:t>*</w:t>
      </w:r>
      <w:r w:rsidRPr="00BA7C3D">
        <w:rPr>
          <w:rFonts w:cs="B Nazanin" w:hint="cs"/>
          <w:spacing w:val="-4"/>
          <w:sz w:val="26"/>
          <w:szCs w:val="26"/>
          <w:rtl/>
        </w:rPr>
        <w:t>انما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یعمر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ایوم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الآخر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اقام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الصلوه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آتی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الزکاه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یخش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فعسی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اولئک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یکون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المهتدین))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آیه</w:t>
      </w:r>
      <w:r w:rsidRPr="00BA7C3D">
        <w:rPr>
          <w:rFonts w:cs="B Nazanin"/>
          <w:spacing w:val="-4"/>
          <w:sz w:val="26"/>
          <w:szCs w:val="26"/>
          <w:rtl/>
        </w:rPr>
        <w:t xml:space="preserve"> 114 </w:t>
      </w:r>
      <w:r w:rsidRPr="00BA7C3D">
        <w:rPr>
          <w:rFonts w:cs="B Nazanin" w:hint="cs"/>
          <w:spacing w:val="-4"/>
          <w:sz w:val="26"/>
          <w:szCs w:val="26"/>
          <w:rtl/>
        </w:rPr>
        <w:t>سوره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بقره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بازداشتن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مردم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سعی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خرابی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ظالمانه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کارها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معرفی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نماید</w:t>
      </w:r>
      <w:r w:rsidRPr="00BA7C3D">
        <w:rPr>
          <w:rFonts w:cs="B Nazanin"/>
          <w:spacing w:val="-4"/>
          <w:sz w:val="26"/>
          <w:szCs w:val="26"/>
          <w:rtl/>
        </w:rPr>
        <w:t>:((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اظلم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یذکر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فیها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اسمه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سعی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خرابها</w:t>
      </w:r>
      <w:r w:rsidRPr="00BA7C3D">
        <w:rPr>
          <w:rFonts w:cs="B Nazanin"/>
          <w:spacing w:val="-4"/>
          <w:sz w:val="26"/>
          <w:szCs w:val="26"/>
          <w:rtl/>
        </w:rPr>
        <w:t xml:space="preserve">...))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بالاتر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آیه</w:t>
      </w:r>
      <w:r w:rsidRPr="00BA7C3D">
        <w:rPr>
          <w:rFonts w:cs="B Nazanin"/>
          <w:spacing w:val="-4"/>
          <w:sz w:val="26"/>
          <w:szCs w:val="26"/>
          <w:rtl/>
        </w:rPr>
        <w:t xml:space="preserve"> 41 </w:t>
      </w:r>
      <w:r w:rsidRPr="00BA7C3D">
        <w:rPr>
          <w:rFonts w:cs="B Nazanin" w:hint="cs"/>
          <w:spacing w:val="-4"/>
          <w:sz w:val="26"/>
          <w:szCs w:val="26"/>
          <w:rtl/>
        </w:rPr>
        <w:t>سوره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حج،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یکی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دلایل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تشریع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جهاد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پاسداری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حریم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عنوان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:((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لولا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دفع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الناس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بعضهم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ببعض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لهدمت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صوامع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بیع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صلوات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یذکر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فیها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کثیرا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لینصرن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ینصره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لقوی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عزیز))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روایات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اسلام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ائمه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معصومین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جایگاه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ارزشمندی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ترسیم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اسلام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منقول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خداوند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فرمود</w:t>
      </w:r>
      <w:r w:rsidRPr="00BA7C3D">
        <w:rPr>
          <w:rFonts w:cs="B Nazanin"/>
          <w:spacing w:val="-4"/>
          <w:sz w:val="26"/>
          <w:szCs w:val="26"/>
          <w:rtl/>
        </w:rPr>
        <w:t>:((</w:t>
      </w:r>
      <w:r w:rsidRPr="00BA7C3D">
        <w:rPr>
          <w:rFonts w:cs="B Nazanin" w:hint="cs"/>
          <w:spacing w:val="-4"/>
          <w:sz w:val="26"/>
          <w:szCs w:val="26"/>
          <w:rtl/>
        </w:rPr>
        <w:t>الا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البیوتی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الارض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المساجد،تضیء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لاهل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السماء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کما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تضیء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النجوم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لاهل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الارض</w:t>
      </w:r>
      <w:r w:rsidRPr="00BA7C3D">
        <w:rPr>
          <w:rFonts w:cs="B Nazanin"/>
          <w:spacing w:val="-4"/>
          <w:sz w:val="26"/>
          <w:szCs w:val="26"/>
          <w:rtl/>
        </w:rPr>
        <w:t>))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خانه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زمین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همان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اهل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آسمان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درخشند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ستارگان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اهل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زمین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lastRenderedPageBreak/>
        <w:t>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روایت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دیگر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جایگاه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انبیا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بهترین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مکان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معرفی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((</w:t>
      </w:r>
      <w:r w:rsidRPr="00BA7C3D">
        <w:rPr>
          <w:rFonts w:cs="B Nazanin" w:hint="cs"/>
          <w:spacing w:val="-4"/>
          <w:sz w:val="26"/>
          <w:szCs w:val="26"/>
          <w:rtl/>
        </w:rPr>
        <w:t>المساجد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مجالس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الانبیاء</w:t>
      </w:r>
      <w:r w:rsidRPr="00BA7C3D">
        <w:rPr>
          <w:rFonts w:cs="B Nazanin"/>
          <w:spacing w:val="-4"/>
          <w:sz w:val="26"/>
          <w:szCs w:val="26"/>
          <w:rtl/>
        </w:rPr>
        <w:t xml:space="preserve">))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((</w:t>
      </w:r>
      <w:r w:rsidRPr="00BA7C3D">
        <w:rPr>
          <w:rFonts w:cs="B Nazanin" w:hint="cs"/>
          <w:spacing w:val="-4"/>
          <w:sz w:val="26"/>
          <w:szCs w:val="26"/>
          <w:rtl/>
        </w:rPr>
        <w:t>خیر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البقاع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المساجد))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روایات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دیگری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ساخت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مساجد،رفتن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آنها،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حضور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مستمر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حتی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نشستن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آنها،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نظافت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وخوشبو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فقه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اسلامی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جهت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حفظ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حرمت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قداست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احکامی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ذیل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عنوان</w:t>
      </w:r>
      <w:r w:rsidRPr="00BA7C3D">
        <w:rPr>
          <w:rFonts w:cs="B Nazanin"/>
          <w:spacing w:val="-4"/>
          <w:sz w:val="26"/>
          <w:szCs w:val="26"/>
          <w:rtl/>
        </w:rPr>
        <w:t xml:space="preserve"> (</w:t>
      </w:r>
      <w:r w:rsidRPr="00BA7C3D">
        <w:rPr>
          <w:rFonts w:cs="B Nazanin" w:hint="cs"/>
          <w:spacing w:val="-4"/>
          <w:sz w:val="26"/>
          <w:szCs w:val="26"/>
          <w:rtl/>
        </w:rPr>
        <w:t>احکام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>)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وضع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آداب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تکالیفی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نسبت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مومنین،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قرار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>.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طهارت،زینت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کردن،دعا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تحیت،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شیء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نجس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داخل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ن،تحریم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تزیین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تصویر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کراهت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خرید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فروش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شعرخوانی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سخن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گفتن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دنیایی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فریاد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زدن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جمله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مستحبات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آداب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باشند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مساجد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در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سیره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پیامبر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اکرم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>(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ص)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سیره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اکرم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ضمن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منابع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فقه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شمار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رود،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جایگاه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بلند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مرتبه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الگو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بودن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جانبه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امت،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قابل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استشهاد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بوده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نوع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نگرش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آرمانی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اسلام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نهاد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ED4C81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</w:rPr>
      </w:pP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اکرم</w:t>
      </w:r>
      <w:r w:rsidRPr="00BA7C3D">
        <w:rPr>
          <w:rFonts w:cs="B Nazanin"/>
          <w:spacing w:val="-4"/>
          <w:sz w:val="26"/>
          <w:szCs w:val="26"/>
          <w:rtl/>
        </w:rPr>
        <w:t>(</w:t>
      </w:r>
      <w:r w:rsidRPr="00BA7C3D">
        <w:rPr>
          <w:rFonts w:cs="B Nazanin" w:hint="cs"/>
          <w:spacing w:val="-4"/>
          <w:sz w:val="26"/>
          <w:szCs w:val="26"/>
          <w:rtl/>
        </w:rPr>
        <w:t>ص</w:t>
      </w:r>
      <w:r w:rsidRPr="00BA7C3D">
        <w:rPr>
          <w:rFonts w:cs="B Nazanin"/>
          <w:spacing w:val="-4"/>
          <w:sz w:val="26"/>
          <w:szCs w:val="26"/>
          <w:rtl/>
        </w:rPr>
        <w:t>)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نخستین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فرصتی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دعوت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اسلام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ورد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تاسیس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پرداخت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احداث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عنوان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پایگاه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کانون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افکار،عقاید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اصول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اسلامی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استفاده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نمود</w:t>
      </w:r>
      <w:r w:rsidRPr="00BA7C3D">
        <w:rPr>
          <w:rFonts w:cs="B Nazanin"/>
          <w:spacing w:val="-4"/>
          <w:sz w:val="26"/>
          <w:szCs w:val="26"/>
          <w:rtl/>
        </w:rPr>
        <w:t>.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تدقیق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تاریخ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سیره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نقش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پررنگ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بسیاری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تربیت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دانشجویان،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فرماندهی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نظامی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جایگاه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خاص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سیاسی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فرهنگی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ملاحظه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ED4C81" w:rsidRPr="00BA7C3D" w:rsidRDefault="00ED4C81">
      <w:pPr>
        <w:spacing w:after="0" w:line="240" w:lineRule="auto"/>
        <w:rPr>
          <w:rFonts w:cs="B Nazanin"/>
          <w:spacing w:val="-4"/>
          <w:sz w:val="26"/>
          <w:szCs w:val="26"/>
        </w:rPr>
      </w:pPr>
      <w:r w:rsidRPr="00BA7C3D">
        <w:rPr>
          <w:rFonts w:cs="B Nazanin"/>
          <w:spacing w:val="-4"/>
          <w:sz w:val="26"/>
          <w:szCs w:val="26"/>
        </w:rPr>
        <w:br w:type="page"/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</w:p>
    <w:p w:rsidR="00583FFA" w:rsidRPr="00BA7C3D" w:rsidRDefault="00583FFA" w:rsidP="00BD5432">
      <w:pPr>
        <w:pStyle w:val="ListParagraph"/>
        <w:numPr>
          <w:ilvl w:val="0"/>
          <w:numId w:val="3"/>
        </w:num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مسجد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به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مثابه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دانشگاه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ابعاد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آموزشی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جنبه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عبادی،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جنبه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شمار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رفت</w:t>
      </w:r>
      <w:r w:rsidRPr="00BA7C3D">
        <w:rPr>
          <w:rFonts w:cs="B Nazanin"/>
          <w:spacing w:val="-4"/>
          <w:sz w:val="26"/>
          <w:szCs w:val="26"/>
          <w:rtl/>
        </w:rPr>
        <w:t>.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علاوه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جلسات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سخنرانی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پیامبر،در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اوقات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گوناگون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جلسات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توسط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تشکیل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یافت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مبانی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مباحث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اعتقادی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دینی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آموزش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طبقات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ابن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سعد</w:t>
      </w:r>
      <w:r w:rsidRPr="00BA7C3D">
        <w:rPr>
          <w:rFonts w:cs="B Nazanin"/>
          <w:spacing w:val="-4"/>
          <w:sz w:val="26"/>
          <w:szCs w:val="26"/>
          <w:rtl/>
        </w:rPr>
        <w:t xml:space="preserve">  </w:t>
      </w:r>
      <w:r w:rsidRPr="00BA7C3D">
        <w:rPr>
          <w:rFonts w:cs="B Nazanin" w:hint="cs"/>
          <w:spacing w:val="-4"/>
          <w:sz w:val="26"/>
          <w:szCs w:val="26"/>
          <w:rtl/>
        </w:rPr>
        <w:t>آمده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اقامه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صبح،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درکنار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ستون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توبه،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نشست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طلوع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فتاب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جلسه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برگزار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ضعیفان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بینوایان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...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بحث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گفت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پرداخت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اکرم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فتح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مکه،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ضمن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معاذ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جبل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ابوموسی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اشعری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مامور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آموزش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قرآن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فقه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مسائل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دینی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کرد؛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عتاب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اسید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استاندار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دستور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چهار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نوع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معامله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ناروا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رایج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بود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مردم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موخته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دارد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کارهای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فرهنگی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محور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583FFA">
      <w:pPr>
        <w:pStyle w:val="ListParagraph"/>
        <w:numPr>
          <w:ilvl w:val="0"/>
          <w:numId w:val="3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 xml:space="preserve"> مسجد، ستاد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فرماندهی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</w:rPr>
        <w:t xml:space="preserve"> 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اکرم</w:t>
      </w:r>
      <w:r w:rsidRPr="00BA7C3D">
        <w:rPr>
          <w:rFonts w:cs="B Nazanin"/>
          <w:spacing w:val="-4"/>
          <w:sz w:val="26"/>
          <w:szCs w:val="26"/>
          <w:rtl/>
        </w:rPr>
        <w:t>(</w:t>
      </w:r>
      <w:r w:rsidRPr="00BA7C3D">
        <w:rPr>
          <w:rFonts w:cs="B Nazanin" w:hint="cs"/>
          <w:spacing w:val="-4"/>
          <w:sz w:val="26"/>
          <w:szCs w:val="26"/>
          <w:rtl/>
        </w:rPr>
        <w:t>ص</w:t>
      </w:r>
      <w:r w:rsidRPr="00BA7C3D">
        <w:rPr>
          <w:rFonts w:cs="B Nazanin"/>
          <w:spacing w:val="-4"/>
          <w:sz w:val="26"/>
          <w:szCs w:val="26"/>
          <w:rtl/>
        </w:rPr>
        <w:t>)</w:t>
      </w:r>
      <w:r w:rsidRPr="00BA7C3D">
        <w:rPr>
          <w:rFonts w:cs="B Nazanin" w:hint="cs"/>
          <w:spacing w:val="-4"/>
          <w:sz w:val="26"/>
          <w:szCs w:val="26"/>
          <w:rtl/>
        </w:rPr>
        <w:t>همه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غزوه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سریه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بعد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هجرت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اتفاق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افتاد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هدایت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کردند</w:t>
      </w:r>
      <w:r w:rsidRPr="00BA7C3D">
        <w:rPr>
          <w:rFonts w:cs="B Nazanin"/>
          <w:spacing w:val="-4"/>
          <w:sz w:val="26"/>
          <w:szCs w:val="26"/>
          <w:rtl/>
        </w:rPr>
        <w:t>.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تشکیلات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نظامی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مستقر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بود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اداره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جنگ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برنامه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ریزی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تشکیلات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ویژه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فقط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انجام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شد</w:t>
      </w:r>
      <w:r w:rsidRPr="00BA7C3D">
        <w:rPr>
          <w:rFonts w:cs="B Nazanin"/>
          <w:spacing w:val="-4"/>
          <w:sz w:val="26"/>
          <w:szCs w:val="26"/>
          <w:rtl/>
        </w:rPr>
        <w:t>.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مشورت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مشاوران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نظامی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جنگ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قضیه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خندق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انجام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بیت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المال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مسلمین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محل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تقسیم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غنائم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جنگی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النبی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بود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BD5432">
      <w:pPr>
        <w:pStyle w:val="ListParagraph"/>
        <w:numPr>
          <w:ilvl w:val="0"/>
          <w:numId w:val="3"/>
        </w:num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گفتگو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با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="00BD5432" w:rsidRPr="00BA7C3D">
        <w:rPr>
          <w:rFonts w:cs="B Nazanin" w:hint="cs"/>
          <w:b/>
          <w:bCs/>
          <w:spacing w:val="-4"/>
          <w:sz w:val="26"/>
          <w:szCs w:val="26"/>
          <w:rtl/>
        </w:rPr>
        <w:t>هیئ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ت</w:t>
      </w:r>
      <w:r w:rsidR="00BD5432" w:rsidRPr="00BA7C3D">
        <w:rPr>
          <w:rFonts w:cs="B Nazanin" w:hint="cs"/>
          <w:b/>
          <w:bCs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های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خارجی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پیامبر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اکرم</w:t>
      </w:r>
      <w:r w:rsidRPr="00BA7C3D">
        <w:rPr>
          <w:rFonts w:cs="B Nazanin"/>
          <w:spacing w:val="-4"/>
          <w:sz w:val="26"/>
          <w:szCs w:val="26"/>
          <w:rtl/>
        </w:rPr>
        <w:t>(</w:t>
      </w:r>
      <w:r w:rsidRPr="00BA7C3D">
        <w:rPr>
          <w:rFonts w:cs="B Nazanin" w:hint="cs"/>
          <w:spacing w:val="-4"/>
          <w:sz w:val="26"/>
          <w:szCs w:val="26"/>
          <w:rtl/>
        </w:rPr>
        <w:t>ص</w:t>
      </w:r>
      <w:r w:rsidRPr="00BA7C3D">
        <w:rPr>
          <w:rFonts w:cs="B Nazanin"/>
          <w:spacing w:val="-4"/>
          <w:sz w:val="26"/>
          <w:szCs w:val="26"/>
          <w:rtl/>
        </w:rPr>
        <w:t>)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کنار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یکی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ستون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مسجدالنبی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اسطوانه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الوفود</w:t>
      </w:r>
      <w:r w:rsidRPr="00BA7C3D">
        <w:rPr>
          <w:rFonts w:cs="B Nazanin"/>
          <w:spacing w:val="-4"/>
          <w:sz w:val="26"/>
          <w:szCs w:val="26"/>
          <w:rtl/>
        </w:rPr>
        <w:t>(</w:t>
      </w:r>
      <w:r w:rsidRPr="00BA7C3D">
        <w:rPr>
          <w:rFonts w:cs="B Nazanin" w:hint="cs"/>
          <w:spacing w:val="-4"/>
          <w:sz w:val="26"/>
          <w:szCs w:val="26"/>
          <w:rtl/>
        </w:rPr>
        <w:t>ستون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هیئت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</w:t>
      </w:r>
      <w:r w:rsidRPr="00BA7C3D">
        <w:rPr>
          <w:rFonts w:cs="B Nazanin"/>
          <w:spacing w:val="-4"/>
          <w:sz w:val="26"/>
          <w:szCs w:val="26"/>
          <w:rtl/>
        </w:rPr>
        <w:t>)</w:t>
      </w:r>
      <w:r w:rsidRPr="00BA7C3D">
        <w:rPr>
          <w:rFonts w:cs="B Nazanin" w:hint="cs"/>
          <w:spacing w:val="-4"/>
          <w:sz w:val="26"/>
          <w:szCs w:val="26"/>
          <w:rtl/>
        </w:rPr>
        <w:t>،هی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ئ</w:t>
      </w:r>
      <w:r w:rsidRPr="00BA7C3D">
        <w:rPr>
          <w:rFonts w:cs="B Nazanin" w:hint="cs"/>
          <w:spacing w:val="-4"/>
          <w:sz w:val="26"/>
          <w:szCs w:val="26"/>
          <w:rtl/>
        </w:rPr>
        <w:t>ت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نماینده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ادیان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حضور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پذیرفتند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مذاکره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پرداختند</w:t>
      </w:r>
      <w:r w:rsidRPr="00BA7C3D">
        <w:rPr>
          <w:rFonts w:cs="B Nazanin"/>
          <w:spacing w:val="-4"/>
          <w:sz w:val="26"/>
          <w:szCs w:val="26"/>
          <w:rtl/>
        </w:rPr>
        <w:t>.</w:t>
      </w:r>
      <w:r w:rsidRPr="00BA7C3D">
        <w:rPr>
          <w:rFonts w:cs="B Nazanin" w:hint="cs"/>
          <w:spacing w:val="-4"/>
          <w:sz w:val="26"/>
          <w:szCs w:val="26"/>
          <w:rtl/>
        </w:rPr>
        <w:t>گرچه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مذاکرات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جنبه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سیاسی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برخوردار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بود،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ولی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هیئت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معمولا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منظور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گرویدن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اسلام،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مدینه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آمدند،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بحث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گفت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وگو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پیرامون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مسائل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اسلامی،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بخش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مذاکرات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خود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اختصاص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داد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غیر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موارد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دیگری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اعتکاف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برپایی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جماعت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فصل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مسائل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اجتماعی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کارکرد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ویژه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حیاتی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سیره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رسول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الله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داشته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استفاده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حداکثری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تمام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ظرفیت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ED4C81" w:rsidRPr="00BA7C3D" w:rsidRDefault="00ED4C81">
      <w:pPr>
        <w:spacing w:after="0" w:line="240" w:lineRule="auto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/>
          <w:b/>
          <w:bCs/>
          <w:spacing w:val="-4"/>
          <w:sz w:val="26"/>
          <w:szCs w:val="26"/>
          <w:rtl/>
        </w:rPr>
        <w:br w:type="page"/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lastRenderedPageBreak/>
        <w:t>کارکردها و نقش</w:t>
      </w:r>
      <w:r w:rsidR="00BD5432" w:rsidRPr="00BA7C3D">
        <w:rPr>
          <w:rFonts w:cs="B Nazanin" w:hint="cs"/>
          <w:b/>
          <w:bCs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های</w:t>
      </w:r>
      <w:r w:rsidRPr="00BA7C3D">
        <w:rPr>
          <w:rFonts w:cs="B Nazanin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مسجد</w:t>
      </w:r>
    </w:p>
    <w:p w:rsidR="00583FFA" w:rsidRPr="00BA7C3D" w:rsidRDefault="00583FFA" w:rsidP="00BD5432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پیرو آن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‌چه که در بخش گذشته </w:t>
      </w:r>
      <w:r w:rsidRPr="00BA7C3D">
        <w:rPr>
          <w:rFonts w:cs="B Nazanin" w:hint="cs"/>
          <w:spacing w:val="-4"/>
          <w:sz w:val="26"/>
          <w:szCs w:val="26"/>
          <w:rtl/>
        </w:rPr>
        <w:t>آمد؛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سیره جاریه پیامبر بر استفاده حداکثری از ظرفیت مسجد بود.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چنان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این مهم را 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در لابلای داستان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بسیاری که در بستر مسجد اتفاق افتاده است نیز مشاهده کرد.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 توجه به این،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در عصر حاضر و با توجه به شرایط کنونی جامعه اسلامی کارکرد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دیگری را متناسب با جایگاه و حرمت مساجد برای آنها در نظر گرفت.</w:t>
      </w:r>
    </w:p>
    <w:p w:rsidR="00583FFA" w:rsidRPr="00BA7C3D" w:rsidRDefault="00583FFA" w:rsidP="007360B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مساجد از دیر باز کارکردی خدماتی و امدادی داشت آن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چنان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این رویه هم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چنان برقرار بوده و مومنین جهت حل مشکلات خود،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بهترین کار را رجوع به این بقاع 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دانند.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حل مشکلات اجتماعی و فردی در مساجد نیز به عنوان یک نقش ویژه برای مسجد شمرده 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 که ریشه در معنویت موجود در مساجد دارد و چه بسا مسائل و مشکلاتی که راهی برای آن یافت نمی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شد</w:t>
      </w:r>
      <w:r w:rsidR="00BD5432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با حضور در جمع صمیمانه مسجد حل و فصل شد.گسترش در مصادیق تعاون مومنین در مساجد به کارکردهای ویژه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چون کمک به نیازمندان،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تشکیل صندوق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قرض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الحسنه و پرداخت وام،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انجام خدمات درمانی رایگان و یا با هزینه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اندک،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اقدامات جهت تسهیل امر ازدواج،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برنامه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ریزی برای عیادت از بیماران،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تشکیل بخش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حل اختلاف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محلی و ایجاد حلقاتی برای تقویت ایمان مومنین و...خواهد انجامید.</w:t>
      </w:r>
    </w:p>
    <w:p w:rsidR="00583FFA" w:rsidRPr="00BA7C3D" w:rsidRDefault="00583FFA" w:rsidP="007360B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سابقه حضور پایگاه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بسیج در مساجد نیز موجب فعالیت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با محوریت این نهاد شده است که از فعالیت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نظامی در زمان جنگ در قالب سازماندهی و اعزام نیروها به سوی جبهه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جنگ،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آموزش نظامی در مساجد،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نگهبانی و پاسداری از کیان مسلمانان و حفظ امنیت تا فعالیت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در زمان صلح را در بر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گیرد.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چون حفظ و ارتقای آمادگی رزمی بسیجیان،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جذب نیرو و تکمیل ارتش بیست میلیونی،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اجرای برنامه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امنیتی در سطح محله یا شهر.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ضمن این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فعالیت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آموزشی زیادی نیز در قالب تشکیل کلاس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آموزشی،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جلسات پرسش و پاسخ،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مناظرات علمی،کتابخانه و نوارخانه و منبر و مخصوصا فرایند جامعه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پذیری دینی انجام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گرفت.</w:t>
      </w:r>
    </w:p>
    <w:p w:rsidR="00583FFA" w:rsidRPr="00BA7C3D" w:rsidRDefault="00583FFA" w:rsidP="007360BC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بخش دوم: مسجد</w:t>
      </w:r>
      <w:r w:rsidR="007360BC" w:rsidRPr="00BA7C3D">
        <w:rPr>
          <w:rFonts w:cs="B Nazanin" w:hint="cs"/>
          <w:b/>
          <w:bCs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نهاد اجتماعی</w:t>
      </w:r>
    </w:p>
    <w:p w:rsidR="00583FFA" w:rsidRPr="00BA7C3D" w:rsidRDefault="00583FFA" w:rsidP="007360B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منظور از نهاد اجتماعی مجموعه هنجارها و ارزش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است که توسط افراد یا اعضای جامعه به عنوان یک قرارداد پذیرفته شده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اند،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 افراد جامعه کارکردهای خود را بر اساس و در قالب این نهادها دنبال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کنند.(شیخی،1380: 29)</w:t>
      </w:r>
    </w:p>
    <w:p w:rsidR="00583FFA" w:rsidRPr="00BA7C3D" w:rsidRDefault="00583FFA" w:rsidP="007360B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 xml:space="preserve">هر سازمانی 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 w:hint="cs"/>
          <w:spacing w:val="-4"/>
          <w:sz w:val="26"/>
          <w:szCs w:val="26"/>
          <w:rtl/>
        </w:rPr>
        <w:t>ابسته به مجموعه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از قوانین و سنت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و هنجارهای شناخته شده مشخصی است که بهره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گیری از این هنجارها،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معیارها و قوانین در قالب نهادهای اجتماعی باعث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 که نظام اجتماعی،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فرهنگی به خوبی بتواند حرکت خود را ادامه دهد.در غیر این صورت در بسیاری از زمینه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خلا و فاصله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ایجاد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شود.</w:t>
      </w:r>
    </w:p>
    <w:p w:rsidR="00583FFA" w:rsidRPr="00BA7C3D" w:rsidRDefault="00583FFA" w:rsidP="007360B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دکتر شیخی در کتاب جامعه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شناسی زنان و خانواده مهم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 ویژگی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نهادهای اجتماعی را چنین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شمارد:</w:t>
      </w:r>
    </w:p>
    <w:p w:rsidR="00583FFA" w:rsidRPr="00BA7C3D" w:rsidRDefault="00583FFA" w:rsidP="007360BC">
      <w:pPr>
        <w:pStyle w:val="ListParagraph"/>
        <w:numPr>
          <w:ilvl w:val="0"/>
          <w:numId w:val="4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نهاد اجتماعی ابزارهای کنترل کننده افراد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باشند.</w:t>
      </w:r>
    </w:p>
    <w:p w:rsidR="00583FFA" w:rsidRPr="00BA7C3D" w:rsidRDefault="00583FFA" w:rsidP="007360BC">
      <w:pPr>
        <w:pStyle w:val="ListParagraph"/>
        <w:numPr>
          <w:ilvl w:val="0"/>
          <w:numId w:val="4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نهادهای اجتماعی مبتنی بر فعالیت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جمعی افراد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باشند.</w:t>
      </w:r>
    </w:p>
    <w:p w:rsidR="00583FFA" w:rsidRPr="00BA7C3D" w:rsidRDefault="00583FFA" w:rsidP="007360BC">
      <w:pPr>
        <w:pStyle w:val="ListParagraph"/>
        <w:numPr>
          <w:ilvl w:val="0"/>
          <w:numId w:val="4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نهاد اجتماعی دارای روش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و شیوه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مشخصی است که بر اساس آداب و سنن شکل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گیرد.</w:t>
      </w:r>
    </w:p>
    <w:p w:rsidR="00583FFA" w:rsidRPr="00BA7C3D" w:rsidRDefault="00583FFA" w:rsidP="007360BC">
      <w:pPr>
        <w:pStyle w:val="ListParagraph"/>
        <w:numPr>
          <w:ilvl w:val="0"/>
          <w:numId w:val="4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نهاد اجتماعی به علت وجود ریشه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فرهنگی،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ارزشی و اجتماعی،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نسبت به سایر ابزار کنترل اجتماعی از ثبات بیشتری برخوردار است.</w:t>
      </w:r>
    </w:p>
    <w:p w:rsidR="00583FFA" w:rsidRPr="00BA7C3D" w:rsidRDefault="007360BC" w:rsidP="007360BC">
      <w:pPr>
        <w:pStyle w:val="ListParagraph"/>
        <w:numPr>
          <w:ilvl w:val="0"/>
          <w:numId w:val="4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هر نهاد اجتماع</w:t>
      </w:r>
      <w:r w:rsidR="00583FFA" w:rsidRPr="00BA7C3D">
        <w:rPr>
          <w:rFonts w:cs="B Nazanin" w:hint="cs"/>
          <w:spacing w:val="-4"/>
          <w:sz w:val="26"/>
          <w:szCs w:val="26"/>
          <w:rtl/>
        </w:rPr>
        <w:t>ی دارای قوانینی است که می</w:t>
      </w:r>
      <w:r w:rsidRPr="00BA7C3D">
        <w:rPr>
          <w:rFonts w:cs="B Nazanin" w:hint="cs"/>
          <w:spacing w:val="-4"/>
          <w:sz w:val="26"/>
          <w:szCs w:val="26"/>
          <w:rtl/>
        </w:rPr>
        <w:t>‌</w:t>
      </w:r>
      <w:r w:rsidR="00583FFA" w:rsidRPr="00BA7C3D">
        <w:rPr>
          <w:rFonts w:cs="B Nazanin" w:hint="cs"/>
          <w:spacing w:val="-4"/>
          <w:sz w:val="26"/>
          <w:szCs w:val="26"/>
          <w:rtl/>
        </w:rPr>
        <w:t>بایست الزاما افراد جامعه از آن تبعیت کنند چرا که در غیر این صورت جامعه نمی</w:t>
      </w:r>
      <w:r w:rsidRPr="00BA7C3D">
        <w:rPr>
          <w:rFonts w:cs="B Nazanin" w:hint="cs"/>
          <w:spacing w:val="-4"/>
          <w:sz w:val="26"/>
          <w:szCs w:val="26"/>
          <w:rtl/>
        </w:rPr>
        <w:t>‌</w:t>
      </w:r>
      <w:r w:rsidR="00583FFA" w:rsidRPr="00BA7C3D">
        <w:rPr>
          <w:rFonts w:cs="B Nazanin" w:hint="cs"/>
          <w:spacing w:val="-4"/>
          <w:sz w:val="26"/>
          <w:szCs w:val="26"/>
          <w:rtl/>
        </w:rPr>
        <w:t>تواند به حرکت خود ادامه دهد.در نتیجه نظم اجتماعی مبتنی بر این نهادها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</w:t>
      </w:r>
      <w:r w:rsidR="00583FFA" w:rsidRPr="00BA7C3D">
        <w:rPr>
          <w:rFonts w:cs="B Nazanin" w:hint="cs"/>
          <w:spacing w:val="-4"/>
          <w:sz w:val="26"/>
          <w:szCs w:val="26"/>
          <w:rtl/>
        </w:rPr>
        <w:t>ست.(شیخی .ص 30)</w:t>
      </w:r>
    </w:p>
    <w:p w:rsidR="00583FFA" w:rsidRPr="00BA7C3D" w:rsidRDefault="00583FFA" w:rsidP="007360B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lastRenderedPageBreak/>
        <w:t>برط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ب</w:t>
      </w:r>
      <w:r w:rsidRPr="00BA7C3D">
        <w:rPr>
          <w:rFonts w:cs="B Nazanin" w:hint="cs"/>
          <w:spacing w:val="-4"/>
          <w:sz w:val="26"/>
          <w:szCs w:val="26"/>
          <w:rtl/>
        </w:rPr>
        <w:t>ق این تعریف و مشخصات و ویژگی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که برای نهاد اجتماعی ذکر شد،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 را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از مصادیق کامل آن محسوب کرد.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 مسجد ابزار کنترل افراد به خوبی و به وسیله ابزارهای کنترل اجتماعی و هم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 ابزارهای قانونی و شرعی کنترل شده و جهت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دهی دینی و معنوی فرد را تقویت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کند.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ضمن این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مسجد با داشتن نوعی نظم درونی،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فرد را در عرصه فردی و اجتماعی خودش نیز منظم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نماید.</w:t>
      </w:r>
    </w:p>
    <w:p w:rsidR="00583FFA" w:rsidRPr="00BA7C3D" w:rsidRDefault="00583FFA" w:rsidP="007360B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 و شاکله آن اصولا بر مبنای فعالیت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جمعی قرار گرفته است و حضور فعالیت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متنوع در آن نشانه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بر این مهم می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باشد.کما این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آداب و سنن ارتکازی نیز در آن مشهود است.</w:t>
      </w:r>
    </w:p>
    <w:p w:rsidR="00583FFA" w:rsidRPr="00BA7C3D" w:rsidRDefault="00583FFA" w:rsidP="0017233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اکثر جامعه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شناسان معاصر،</w:t>
      </w:r>
      <w:r w:rsidR="007360B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 ضمن نام بردن عوامل اجتماعی شدن فرد،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همگام و همراه با مدل غربی به برشمردن نقش نهادهایی مانند خانواده و مدرسه بسنده کرده و از نقش ویژه و حیاتی مسجد غافل شده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اند.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 مهم به دو علت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باشد.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یک آن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خود این نویسندگان از ظرفیت و توانایی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بالفعل مسجد ناآگاهند و دو آن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به علت تحت تاثیر غرب واقع شدن و از آن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جا که در تفکر آنها کلیسا به هیج وجه دارای شرایط نهاد اجتماعی نیست،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به تبع نهاد مذهب و از جمله مسجد را وا نهادند.اما از 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نچه که گذشت به خوبی بر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آید که مسجد ضمن داشتن توانایی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فراتر از تعریف نهاد اجتماعی،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نقش محوری را در روابط اجتماعی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بازی کند.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نقشی که به نوعی با نقش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اولیه خانواده و مدرسه متفاوت است.</w:t>
      </w:r>
    </w:p>
    <w:p w:rsidR="00583FFA" w:rsidRPr="00BA7C3D" w:rsidRDefault="00583FFA" w:rsidP="0017233C">
      <w:pPr>
        <w:bidi/>
        <w:spacing w:before="120" w:after="120" w:line="20" w:lineRule="atLeast"/>
        <w:jc w:val="lowKashida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آنتونی گیدنز در کتاب جامعه شناسی پس از آن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خانواده،روابط هم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س</w:t>
      </w:r>
      <w:r w:rsidRPr="00BA7C3D">
        <w:rPr>
          <w:rFonts w:cs="B Nazanin" w:hint="cs"/>
          <w:spacing w:val="-4"/>
          <w:sz w:val="26"/>
          <w:szCs w:val="26"/>
          <w:rtl/>
        </w:rPr>
        <w:t>الان،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مدارس و رسانه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همگانی را به عنوان عوامل اجتماعی شدن نام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برد؛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تاکید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کند که به اندازه گروه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یا زمینه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اجتماعی که افراد قسمت زیادی از زندگی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شان را در آنها صرف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کنند،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عوامل اجتماعی شدن وجود دارد.(گیدنز،1386: 107).</w:t>
      </w:r>
    </w:p>
    <w:p w:rsidR="00583FFA" w:rsidRPr="00BA7C3D" w:rsidRDefault="00583FFA" w:rsidP="0017233C">
      <w:pPr>
        <w:bidi/>
        <w:spacing w:before="120" w:after="120" w:line="20" w:lineRule="atLeast"/>
        <w:jc w:val="lowKashida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گیدنز برای این عوامل دیگر،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نهادهایی چون انجمن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داوطلبانه،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باشگاه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یا کلیسا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را نام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برد.این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فرض وجود و حضور مسجد به عنوان نهادی برای اجتماعی شدن،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فرضی حقیقی و بجا خواهد بود.</w:t>
      </w:r>
    </w:p>
    <w:p w:rsidR="00583FFA" w:rsidRPr="00BA7C3D" w:rsidRDefault="00583FFA" w:rsidP="0017233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آن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چه از نقش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و کارکردهای مسجد که در بالا آمده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است</w:t>
      </w:r>
      <w:r w:rsidRPr="00BA7C3D">
        <w:rPr>
          <w:rFonts w:cs="B Nazanin" w:hint="cs"/>
          <w:spacing w:val="-4"/>
          <w:sz w:val="26"/>
          <w:szCs w:val="26"/>
          <w:rtl/>
        </w:rPr>
        <w:t>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نمونه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از کارکردهای این نهاد اجتماعی است که به موازت خانواده و مدرسه و این بار در بستر جامعه،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در فرایند اجتماعی شدن و مذهبی شدن و 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ا</w:t>
      </w:r>
      <w:r w:rsidRPr="00BA7C3D">
        <w:rPr>
          <w:rFonts w:cs="B Nazanin" w:hint="cs"/>
          <w:spacing w:val="-4"/>
          <w:sz w:val="26"/>
          <w:szCs w:val="26"/>
          <w:rtl/>
        </w:rPr>
        <w:t>ز آنها بالاتر،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ساخت فرد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مسلمان در جامعه اسلامی،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قرار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گیرد.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مسجد نه عبادتگاهی صرف و نه تنها یک نمازخانه،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بلکه عاملی رشد دهنده و موثر در فرایند اجتماعی در ساحت فرد و خانواده شمرده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شود.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 xml:space="preserve">بخش سوم: نهاد خانواده و مشکلات این عصر </w:t>
      </w:r>
    </w:p>
    <w:p w:rsidR="00583FFA" w:rsidRPr="00BA7C3D" w:rsidRDefault="00583FFA" w:rsidP="0017233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همان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که در قسمت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های 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گذشته گفته شد</w:t>
      </w:r>
      <w:r w:rsidRPr="00BA7C3D">
        <w:rPr>
          <w:rFonts w:cs="B Nazanin" w:hint="cs"/>
          <w:spacing w:val="-4"/>
          <w:sz w:val="26"/>
          <w:szCs w:val="26"/>
          <w:rtl/>
        </w:rPr>
        <w:t>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 به عنوان یک نهاد اجتماعی که دارای سابقه تاریخی روشنی از حضور در فعالیت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اجتماعی بوده و مورد اهتمام شارع مقدس نیز قرار گرفته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نقش مهمی را در فر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یندهای اجتماعی جامعه مسلمان بازی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کند.</w:t>
      </w:r>
    </w:p>
    <w:p w:rsidR="00583FFA" w:rsidRPr="00BA7C3D" w:rsidRDefault="00583FFA" w:rsidP="0017233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خانواده نیز به عنوان یک نهاد اجتماعی،سابقه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به اندازه سابقه زیست بشر بر روی زمین دارد.خانواده به عنوان یک نهاد جهانی در جوامع مختلف وجود داشته و دارد.کارکردهای خانواده نیز تقریبا در جوامع مختلف مشابه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باشد.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نقش خانواده در پیشرفت و توسعه اجتماعی بسیار تعیین کننده است.گرچه شرایط صنعتی شدن و پیدایش ساختار جدید اجتماعی بعضی از وظایف خانواده را از آن گرفته و به سایر نهادها واگذار کرده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است</w:t>
      </w:r>
      <w:r w:rsidRPr="00BA7C3D">
        <w:rPr>
          <w:rFonts w:cs="B Nazanin" w:hint="cs"/>
          <w:spacing w:val="-4"/>
          <w:sz w:val="26"/>
          <w:szCs w:val="26"/>
          <w:rtl/>
        </w:rPr>
        <w:t>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ولی در این خصوص نسبت به بعضی وظایف دیگر،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تاکید بیشتر به عمل آورده است.</w:t>
      </w:r>
    </w:p>
    <w:p w:rsidR="00583FFA" w:rsidRPr="00BA7C3D" w:rsidRDefault="00583FFA" w:rsidP="0017233C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امروزه اتفاق بر این است که کودکان در خانواده،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جامعه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پذیری را آموزش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بینند.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به عبارت دیگر مراحل حساس و اولیه اجتماعی شدن یا </w:t>
      </w:r>
      <w:r w:rsidRPr="00BA7C3D">
        <w:rPr>
          <w:rFonts w:cs="B Nazanin"/>
          <w:spacing w:val="-4"/>
          <w:sz w:val="26"/>
          <w:szCs w:val="26"/>
        </w:rPr>
        <w:t xml:space="preserve">socialization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در خانه و خانواده انجام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پذیرد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گسترش جوامع و تغییرات بنیادینی که در آن پدید آمد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بخشی از این نقش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را خصوصا در مراحل بعد به نهاد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‌‌</w:t>
      </w:r>
      <w:r w:rsidRPr="00BA7C3D">
        <w:rPr>
          <w:rFonts w:cs="B Nazanin" w:hint="cs"/>
          <w:spacing w:val="-4"/>
          <w:sz w:val="26"/>
          <w:szCs w:val="26"/>
          <w:rtl/>
        </w:rPr>
        <w:t>های دیگری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سپارد.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مثلا مدرسه در دومین گام و پس از خانواده نقش مهمی را در این </w:t>
      </w:r>
      <w:r w:rsidRPr="00BA7C3D">
        <w:rPr>
          <w:rFonts w:cs="B Nazanin" w:hint="cs"/>
          <w:spacing w:val="-4"/>
          <w:sz w:val="26"/>
          <w:szCs w:val="26"/>
          <w:rtl/>
        </w:rPr>
        <w:lastRenderedPageBreak/>
        <w:t>فر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یند ایفا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کند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چنان که پیداست خانواده با سپردن کودکان به مدرسه به نوعی از بار تربیتی 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ن شانه خالی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کنند و مدارس نیز به نوبه خود به پرورش بخشی از استعدادهای فرد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پردازند.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حدس زد که پرورش این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کودک و با استفاده از سبک غربی،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او را کمابیش سکولار و غریب با مذهب بار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آورد.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 به دنبال صنعتی شدن جوامع،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خانواده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نیز به سوی مصرفی شدن بیشتر سوق یافتند.خانواده در جامعه صنعتی یک واحد مصرف است تا تولید.در چنین جوامعی،عموما خانواده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با در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مد بالاتر،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بیشتر در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مد خود را صرف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اقلام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نیازها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غیر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ضروری،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 بخش کمتری از در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مد خود را صرف اقلام ضروری می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نمایند.</w:t>
      </w:r>
      <w:r w:rsidR="0017233C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پيروي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خانواده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فقیر به خانواده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از این نوع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 لحاظ اقتصادی و اجتماعی مشکلات فراوانی را به دنبال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‌آ</w:t>
      </w:r>
      <w:r w:rsidRPr="00BA7C3D">
        <w:rPr>
          <w:rFonts w:cs="B Nazanin" w:hint="cs"/>
          <w:spacing w:val="-4"/>
          <w:sz w:val="26"/>
          <w:szCs w:val="26"/>
          <w:rtl/>
        </w:rPr>
        <w:t>ورد.(شیخی ص38)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هرچه جوامع و خانواده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به عصر صنعتی شدن نزدیک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گردند،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اختلافات و تضادهای گوناگون در آنها بیشتر به چشم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خورد.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موضوع خشونت خانگی هم جنبه تاریک دیگری از حیات خانوادگی است.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خشونت خانگی به معنای بدرفتاری فیزیکی،کلامی یا عاطفی یک عضو از خانواده علیه عضوی دیگر،پدیده جدیدی نیست و در گذشته نیز وجود داشته است.حتی در کشورهای پیشرفته نیز با وجود تغییر نگرش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عمومی و بهبود وضعیت قانونی،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 مشکل هم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چنان در بسیاری از خانوده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پابرجاست.(بستان،1385: 90)این مسئله تا بدان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جا کشیده شده است که آنتونی گیدنز در این باره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گوید: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خانه خطرناک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 مکان در جامعه امروزی است.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 لحاظ آماری،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یک فرد در هر سنی و یا از هر جنسی به مراتب بیشتر احتمال دارد که در خانه در معرض حمله فیزیکی واقع گردد تا در خیابان به هنگام شب.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 انگلستان از هر چهار قتل،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یک قتل توسط یکی از اعضای خانواده علیه دیگری صورت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گیرد(گیدنز،1374: 438) 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گرچه این کلام در بادی امر با واقعیات کنونی جامعه ما در تعارض است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الگوبرداری از فرهنگ و سبک زندگی غربی ب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ه </w:t>
      </w:r>
      <w:r w:rsidRPr="00BA7C3D">
        <w:rPr>
          <w:rFonts w:cs="B Nazanin" w:hint="cs"/>
          <w:spacing w:val="-4"/>
          <w:sz w:val="26"/>
          <w:szCs w:val="26"/>
          <w:rtl/>
        </w:rPr>
        <w:t>ناچار این مشکلات را در آینده پدید خواهد آورد.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از دیگر سو گسترش ابزارهای فنی موجب گشته که حمله به بنیان خانواده به عنوان سنگر محکم دفاعی جامعه سهل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 گردد.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رواج و ترویج سبک زندگی غرب که در آن شاکله رسمی خانواده مورد تردید واقع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نهاد خانواده را سخت تهدید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کند.سوق یافتن خانواده به سوی تعریف غربی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اش که شامل اشکال هم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زیستی هم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جنسان نیز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 نهایت به اضمحلال جامعه ختم خواهد شد.کما این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امروزه نیز آن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چه در سیمای رسمی ما نشان داده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 وجود خانواده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است که هر کدام به نوعی در آستانه متلاشی شدن قرار گرفته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اند و مسائلی هم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چون طلاق و عدم سازش زن و شوهر،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عدم تعامل درون خانواده،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عدم توجه و باور به فرزندان و حتی عدم صداقت در 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نها موج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زند.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با این تفاصیل به نظر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رسد که امروزه نهاد خانواده مورد هجمه و فشار قرار گرفته و در بعضی موارد به نوعی دوگانگی رسیده است.چیزی که با آمار بالای طلاق تایید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سست شدن نهاد خانواده و کم رنگ شدن پایه روابط با آن،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نه تنها به اعضای خانواده بلکه به همه اعضای یک جامعه نیز لطمات بزرگی خواهد زد.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فروپاشی خانواده دیر یا زود به فروپاشی دیگر بخش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جامعه خواهد انجامید و همین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طور حفظ خانواده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سایر بخش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جامعه را نیز تا حد زیادی محفوظ نگه دارد.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گرچه در حفظ و حراست از نهاد خانواده اختلافی نیست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بر سر روش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آن اختلافاتی وجود دارد.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 روش پیشنهادی بالا بردن سطح آگاهی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خانواده است.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افزایش سطح کم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ّ</w:t>
      </w:r>
      <w:r w:rsidRPr="00BA7C3D">
        <w:rPr>
          <w:rFonts w:cs="B Nazanin" w:hint="cs"/>
          <w:spacing w:val="-4"/>
          <w:sz w:val="26"/>
          <w:szCs w:val="26"/>
          <w:rtl/>
        </w:rPr>
        <w:t>ی ازدواج بدون وجود آموزش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خصوصا برای نسل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جدید،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مشکلی را حل نخواهد کرد.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برای آموزش هم گرچه نهادهایی را مشخص کرده و پیشنهاد دادند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بر این نکته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بایست دقت کرد که کودکی که از خانواده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اش آموزش خاصی نمی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بیند و مدرسه نیز بخشی از استعدادهایش را تحت پوشش قرار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دهد،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اکثر دانسته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هایش را مدیون گروه همسالان </w:t>
      </w:r>
      <w:r w:rsidRPr="00BA7C3D">
        <w:rPr>
          <w:rFonts w:cs="B Nazanin" w:hint="cs"/>
          <w:spacing w:val="-4"/>
          <w:sz w:val="26"/>
          <w:szCs w:val="26"/>
          <w:rtl/>
        </w:rPr>
        <w:lastRenderedPageBreak/>
        <w:t>خود است.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 یعنی تفوق آگاهی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غیر رسمی که ممکن است خوب و یا مضر باشد.این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شایسته است که آگاهی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خانواده توسط نهادی غیر دستوری بالا رود.نهادی که هم قدرت انتقال ارزش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را داشته باشد و هم از ابزارهای کنترل اجتماعی برخوردار باشد و هم بتواند فرد را ب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ه </w:t>
      </w:r>
      <w:r w:rsidRPr="00BA7C3D">
        <w:rPr>
          <w:rFonts w:cs="B Nazanin" w:hint="cs"/>
          <w:spacing w:val="-4"/>
          <w:sz w:val="26"/>
          <w:szCs w:val="26"/>
          <w:rtl/>
        </w:rPr>
        <w:t>گونه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غیر رسمی مورد حمایت خود قرار بدهد.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در جوامع غربی به دلیل فقدان مذهب فعال و کنش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گر،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نهادهای رسمی و قانونی و یا گروه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اجتماعی این مهم را بر عهده دارند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در جامعه ما که دارای مذهبی فعال بوده که در همه فعالیت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اجتماعی بروز دارد،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انتظار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رود این 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موزش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به نهاد مقدس خانواده با ساز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وکارهای بلوغ یافته آن صورت پذیرد.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 مسجد بهترین و اولی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 مکانی است که با سابقه و کارکردهای دین محور اجتماعی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این نقش حیاتی را بازی کند.گدایی راهکار از متون غربی در عین داشتن چنین پتانسیل قوی و کار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مد مصداق کامل (آن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چه خود داشت ز بیگانه تمنا می کرد)خواهد بود.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نقش مسجد در تعالی و افزایش آگاهی</w:t>
      </w:r>
      <w:r w:rsidR="0051018E" w:rsidRPr="00BA7C3D">
        <w:rPr>
          <w:rFonts w:cs="B Nazanin" w:hint="cs"/>
          <w:b/>
          <w:bCs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 xml:space="preserve">های خانواده 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نهاد خانواده گرچه به عنوان مهم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 بخش در جامعه،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وظایف سنگین پرورش و تربیت کودکان را بر عهده دارد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همان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که گذشت گسترش جامعه که لزوما به تفکیک نقش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و به نوعی تخصصی شدن امور انجامید ضمن این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بار تربیتی را از دوش خانواده کم کرده و در بین نهادهای دیگر توزیع کرد،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نوعی تساهل و تسامح را در بطن روابط اجتماعی داخل نمود که در گذار به سوی توسعه امری اجتناب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پذیر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نماید.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کم رنگ شدن تدریجی نقش خانواده همراه با تقویت نقش گروه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مرجع،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آسیب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را فراروی فرد و جامعه قرار خواهد داد.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بایست با سازوکارهایی کوشید تا بنیان روابط درون خانواده را بر اساس نظریه اسلام محکم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 کرده و با استفاده از نهادهای اجتماعی،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سعی نمود فرد را به گونه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بهتر و کار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مدتر تربیت نمود.</w:t>
      </w:r>
    </w:p>
    <w:p w:rsidR="00583FFA" w:rsidRPr="00BA7C3D" w:rsidRDefault="00583FFA" w:rsidP="0051018E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 در جامعه اسلامی مهم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 نهادی است که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این مهم را به انجام برساند.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حتی صرف وجود مسجد و جمع شدن در آن نیز به علت سریان معنویت می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بخشی از ناملایمات را کم کند.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 از یک سو به دلیل این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نهادی تاسیسی در اسلام بوده که دارای سابقه روشن و فعال تاریخی است،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مرکزی است که نیازی به تاسیس دوباره و قانون و ... ندارد.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حضور مسجد همیشه در جامعه اسلامی بوده و مردم با </w:t>
      </w:r>
      <w:r w:rsidR="0051018E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ن انس 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داشتند.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 ضمن این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محلی برای انجام اعمال عبادی از نماز های یومیه تا اعتکاف و ادعیه بود در عین حال محلی بود که مشکلات مومنین با تعاون حل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شد.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کارکردهای سنتی مسجد وقتی با شرایط امروزه جامعه سنجیده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این نتیجه گرفته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شود که با برگرداندن نقش سنتی مسجد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انتظار داشت که بخشی از مشکلات اجتماعی کم رنگ شود.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خانواده را دور هم جمع کند و برای آنها محلی را ایجاد کند که هم دینی بوده و هم به وسیله ابزارهایی از یک سو مشکلات آنها را حل نماید و یا از دیگر سو آنها را به حل مشکلات دیگران وادارد.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 عبارت دیگر به فرد احساس فهم شدن و مهم شدن دست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دهد.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هم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 مسجد با در اختیار گذاشتن نمونه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هایی از گروه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مرجع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حس گروه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طلبی افراد را پاسخ گوید .کما این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که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با استفاده از ابزارهای سنتی مانند منبر و خطابه و یا ابزارهای جدید هم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چون تابلو و نشریه و حتی ابزارهای مدرن چون سایت و وبلاگ به نشر اخلاق و آداب دینی پرداخته و با استفاده از ظرفیت وسیع و بزرگ فقه و اخلاق اسلامی،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بسیاری از مسائل موجود در خانواده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را حل کند.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lastRenderedPageBreak/>
        <w:t>مسجد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ضمن کاستن از نابسامانی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خانواده با استفاده از ابزارهای مادی چون کمک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مالی و ... و هم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 ابزارهای معنوی مثل مشاوره و مشورت؛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محلی باشد که به صورت نامحسوس و با استفاده از ابزارهای کنترل اجتماعی فرد را تربیت کند.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تربیت اسلامی یک فرد هم تاثیر مهمی در خانواده خواهد داشت.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 هم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تواند به عنوان مکانی 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براي افزايش سطح آگاهي هاي خانواده باشد. 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نکته آخر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البته باید توجه داشت که اقدامات و نتایج بالا در گرو فعال کردن و بازگرداندن دوباره نقش سنتی مسجد به آنهاست.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مشخص است که تا جوان و خانواده به مسجد جذب نشوند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نمی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 انتظار داشت که در این سیر تساهلی،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بهره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ای از اثرات مثبت مسجد بیابند.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بر اساس تحقیق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صورت گرفته،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عواملی در اقبال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مردم </w:t>
      </w:r>
      <w:r w:rsidRPr="00BA7C3D">
        <w:rPr>
          <w:rFonts w:cs="B Nazanin" w:hint="cs"/>
          <w:spacing w:val="-4"/>
          <w:sz w:val="26"/>
          <w:szCs w:val="26"/>
          <w:rtl/>
        </w:rPr>
        <w:t>به  مسجد مورد سنجش قرار گرفت که عبارت بود از</w:t>
      </w:r>
      <w:r w:rsidRPr="00BA7C3D">
        <w:rPr>
          <w:rFonts w:cs="B Nazanin"/>
          <w:spacing w:val="-4"/>
          <w:sz w:val="26"/>
          <w:szCs w:val="26"/>
          <w:rtl/>
        </w:rPr>
        <w:t xml:space="preserve">: </w:t>
      </w:r>
      <w:r w:rsidRPr="00BA7C3D">
        <w:rPr>
          <w:rFonts w:cs="B Nazanin" w:hint="cs"/>
          <w:spacing w:val="-4"/>
          <w:sz w:val="26"/>
          <w:szCs w:val="26"/>
          <w:rtl/>
        </w:rPr>
        <w:t>امام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جماعت،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وضعيت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ظاهرى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كتابخانه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طولانى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جماعت،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هي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ئ</w:t>
      </w:r>
      <w:r w:rsidRPr="00BA7C3D">
        <w:rPr>
          <w:rFonts w:cs="B Nazanin" w:hint="cs"/>
          <w:spacing w:val="-4"/>
          <w:sz w:val="26"/>
          <w:szCs w:val="26"/>
          <w:rtl/>
        </w:rPr>
        <w:t>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امنا،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كانون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فرهنگى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مستقر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جامعه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آمارى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اين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تحقيق</w:t>
      </w:r>
      <w:r w:rsidRPr="00BA7C3D">
        <w:rPr>
          <w:rFonts w:cs="B Nazanin"/>
          <w:spacing w:val="-4"/>
          <w:sz w:val="26"/>
          <w:szCs w:val="26"/>
          <w:rtl/>
        </w:rPr>
        <w:t xml:space="preserve"> 438 </w:t>
      </w:r>
      <w:r w:rsidRPr="00BA7C3D">
        <w:rPr>
          <w:rFonts w:cs="B Nazanin" w:hint="cs"/>
          <w:spacing w:val="-4"/>
          <w:sz w:val="26"/>
          <w:szCs w:val="26"/>
          <w:rtl/>
        </w:rPr>
        <w:t>نفر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جوانان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مذهبى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كرمان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بودند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كه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طريق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پرسشنامه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پاسخ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بسته،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مورد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نظرخواهى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قرارگرفتند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نتايج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دست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آمده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پس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تجزيه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تحليل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آمارى،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دهد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كه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اكثر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قريب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اتفاق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جوانان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وضعيت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ظاهرى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</w:t>
      </w:r>
      <w:r w:rsidRPr="00BA7C3D">
        <w:rPr>
          <w:rFonts w:cs="B Nazanin"/>
          <w:spacing w:val="-4"/>
          <w:sz w:val="26"/>
          <w:szCs w:val="26"/>
          <w:rtl/>
        </w:rPr>
        <w:t xml:space="preserve"> (</w:t>
      </w:r>
      <w:r w:rsidRPr="00BA7C3D">
        <w:rPr>
          <w:rFonts w:cs="B Nazanin" w:hint="cs"/>
          <w:spacing w:val="-4"/>
          <w:sz w:val="26"/>
          <w:szCs w:val="26"/>
          <w:rtl/>
        </w:rPr>
        <w:t>نظافت،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ساختمان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امكانات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مورد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نياز</w:t>
      </w:r>
      <w:r w:rsidRPr="00BA7C3D">
        <w:rPr>
          <w:rFonts w:cs="B Nazanin"/>
          <w:spacing w:val="-4"/>
          <w:sz w:val="26"/>
          <w:szCs w:val="26"/>
          <w:rtl/>
        </w:rPr>
        <w:t xml:space="preserve">) </w:t>
      </w:r>
      <w:r w:rsidRPr="00BA7C3D">
        <w:rPr>
          <w:rFonts w:cs="B Nazanin" w:hint="cs"/>
          <w:spacing w:val="-4"/>
          <w:sz w:val="26"/>
          <w:szCs w:val="26"/>
          <w:rtl/>
        </w:rPr>
        <w:t>را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مهم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ترين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عامل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جذب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خود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دانند</w:t>
      </w:r>
      <w:r w:rsidRPr="00BA7C3D">
        <w:rPr>
          <w:rFonts w:cs="B Nazanin"/>
          <w:spacing w:val="-4"/>
          <w:sz w:val="26"/>
          <w:szCs w:val="26"/>
          <w:rtl/>
        </w:rPr>
        <w:t xml:space="preserve">. </w:t>
      </w:r>
      <w:r w:rsidRPr="00BA7C3D">
        <w:rPr>
          <w:rFonts w:cs="B Nazanin" w:hint="cs"/>
          <w:spacing w:val="-4"/>
          <w:sz w:val="26"/>
          <w:szCs w:val="26"/>
          <w:rtl/>
        </w:rPr>
        <w:t>طولانى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نمازهاى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جماعت،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ويژگى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هاى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جماعت،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كتابخانه،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كانون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هاى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فرهنگى،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و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هيات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أمنا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ـ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ترتيب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ـ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درجه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بعدى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از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اهميت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قرار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دارند</w:t>
      </w:r>
      <w:r w:rsidRPr="00BA7C3D">
        <w:rPr>
          <w:rFonts w:cs="B Nazanin"/>
          <w:spacing w:val="-4"/>
          <w:sz w:val="26"/>
          <w:szCs w:val="26"/>
          <w:rtl/>
        </w:rPr>
        <w:t xml:space="preserve">. </w:t>
      </w:r>
      <w:r w:rsidRPr="00BA7C3D">
        <w:rPr>
          <w:rFonts w:cs="B Nazanin" w:hint="cs"/>
          <w:spacing w:val="-4"/>
          <w:sz w:val="26"/>
          <w:szCs w:val="26"/>
          <w:rtl/>
        </w:rPr>
        <w:t>درجه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بندى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عوامل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مزبور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بدين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قرار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است</w:t>
      </w:r>
      <w:r w:rsidRPr="00BA7C3D">
        <w:rPr>
          <w:rFonts w:cs="B Nazanin"/>
          <w:spacing w:val="-4"/>
          <w:sz w:val="26"/>
          <w:szCs w:val="26"/>
        </w:rPr>
        <w:t>:</w:t>
      </w:r>
    </w:p>
    <w:p w:rsidR="00583FFA" w:rsidRPr="00BA7C3D" w:rsidRDefault="00583FFA" w:rsidP="00583FFA">
      <w:pPr>
        <w:pStyle w:val="ListParagraph"/>
        <w:numPr>
          <w:ilvl w:val="0"/>
          <w:numId w:val="5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وضعيت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ظاهرى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مسجد،</w:t>
      </w:r>
      <w:r w:rsidRPr="00BA7C3D">
        <w:rPr>
          <w:rFonts w:cs="B Nazanin"/>
          <w:spacing w:val="-4"/>
          <w:sz w:val="26"/>
          <w:szCs w:val="26"/>
          <w:rtl/>
        </w:rPr>
        <w:t xml:space="preserve"> 1/81 </w:t>
      </w:r>
      <w:r w:rsidRPr="00BA7C3D">
        <w:rPr>
          <w:rFonts w:cs="B Nazanin" w:hint="cs"/>
          <w:spacing w:val="-4"/>
          <w:sz w:val="26"/>
          <w:szCs w:val="26"/>
          <w:rtl/>
        </w:rPr>
        <w:t>درصد</w:t>
      </w:r>
      <w:r w:rsidRPr="00BA7C3D">
        <w:rPr>
          <w:rFonts w:cs="B Nazanin"/>
          <w:spacing w:val="-4"/>
          <w:sz w:val="26"/>
          <w:szCs w:val="26"/>
        </w:rPr>
        <w:t>;</w:t>
      </w:r>
    </w:p>
    <w:p w:rsidR="00583FFA" w:rsidRPr="00BA7C3D" w:rsidRDefault="00583FFA" w:rsidP="00583FFA">
      <w:pPr>
        <w:pStyle w:val="ListParagraph"/>
        <w:numPr>
          <w:ilvl w:val="0"/>
          <w:numId w:val="5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طولانى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نشدن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نمازهاى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جماعت،</w:t>
      </w:r>
      <w:r w:rsidRPr="00BA7C3D">
        <w:rPr>
          <w:rFonts w:cs="B Nazanin"/>
          <w:spacing w:val="-4"/>
          <w:sz w:val="26"/>
          <w:szCs w:val="26"/>
          <w:rtl/>
        </w:rPr>
        <w:t xml:space="preserve"> 2/72 </w:t>
      </w:r>
      <w:r w:rsidRPr="00BA7C3D">
        <w:rPr>
          <w:rFonts w:cs="B Nazanin" w:hint="cs"/>
          <w:spacing w:val="-4"/>
          <w:sz w:val="26"/>
          <w:szCs w:val="26"/>
          <w:rtl/>
        </w:rPr>
        <w:t>درصد</w:t>
      </w:r>
      <w:r w:rsidRPr="00BA7C3D">
        <w:rPr>
          <w:rFonts w:cs="B Nazanin"/>
          <w:spacing w:val="-4"/>
          <w:sz w:val="26"/>
          <w:szCs w:val="26"/>
        </w:rPr>
        <w:t>;</w:t>
      </w:r>
    </w:p>
    <w:p w:rsidR="00583FFA" w:rsidRPr="00BA7C3D" w:rsidRDefault="00583FFA" w:rsidP="00583FFA">
      <w:pPr>
        <w:pStyle w:val="ListParagraph"/>
        <w:numPr>
          <w:ilvl w:val="0"/>
          <w:numId w:val="5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امام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جماعت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مسجد،</w:t>
      </w:r>
      <w:r w:rsidRPr="00BA7C3D">
        <w:rPr>
          <w:rFonts w:cs="B Nazanin"/>
          <w:spacing w:val="-4"/>
          <w:sz w:val="26"/>
          <w:szCs w:val="26"/>
          <w:rtl/>
        </w:rPr>
        <w:t xml:space="preserve"> 8/69 </w:t>
      </w:r>
      <w:r w:rsidRPr="00BA7C3D">
        <w:rPr>
          <w:rFonts w:cs="B Nazanin" w:hint="cs"/>
          <w:spacing w:val="-4"/>
          <w:sz w:val="26"/>
          <w:szCs w:val="26"/>
          <w:rtl/>
        </w:rPr>
        <w:t>درصد</w:t>
      </w:r>
      <w:r w:rsidRPr="00BA7C3D">
        <w:rPr>
          <w:rFonts w:cs="B Nazanin"/>
          <w:spacing w:val="-4"/>
          <w:sz w:val="26"/>
          <w:szCs w:val="26"/>
        </w:rPr>
        <w:t>;</w:t>
      </w:r>
    </w:p>
    <w:p w:rsidR="00583FFA" w:rsidRPr="00BA7C3D" w:rsidRDefault="00583FFA" w:rsidP="00583FFA">
      <w:pPr>
        <w:pStyle w:val="ListParagraph"/>
        <w:numPr>
          <w:ilvl w:val="0"/>
          <w:numId w:val="5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كتابخانه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مسجد،</w:t>
      </w:r>
      <w:r w:rsidRPr="00BA7C3D">
        <w:rPr>
          <w:rFonts w:cs="B Nazanin"/>
          <w:spacing w:val="-4"/>
          <w:sz w:val="26"/>
          <w:szCs w:val="26"/>
          <w:rtl/>
        </w:rPr>
        <w:t xml:space="preserve"> 6/55 </w:t>
      </w:r>
      <w:r w:rsidRPr="00BA7C3D">
        <w:rPr>
          <w:rFonts w:cs="B Nazanin" w:hint="cs"/>
          <w:spacing w:val="-4"/>
          <w:sz w:val="26"/>
          <w:szCs w:val="26"/>
          <w:rtl/>
        </w:rPr>
        <w:t>درصد</w:t>
      </w:r>
      <w:r w:rsidRPr="00BA7C3D">
        <w:rPr>
          <w:rFonts w:cs="B Nazanin"/>
          <w:spacing w:val="-4"/>
          <w:sz w:val="26"/>
          <w:szCs w:val="26"/>
        </w:rPr>
        <w:t>;</w:t>
      </w:r>
    </w:p>
    <w:p w:rsidR="00583FFA" w:rsidRPr="00BA7C3D" w:rsidRDefault="00583FFA" w:rsidP="00583FFA">
      <w:pPr>
        <w:pStyle w:val="ListParagraph"/>
        <w:numPr>
          <w:ilvl w:val="0"/>
          <w:numId w:val="5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فعاليت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كانون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هاى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فرهنگى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مساجد،</w:t>
      </w:r>
      <w:r w:rsidRPr="00BA7C3D">
        <w:rPr>
          <w:rFonts w:cs="B Nazanin"/>
          <w:spacing w:val="-4"/>
          <w:sz w:val="26"/>
          <w:szCs w:val="26"/>
          <w:rtl/>
        </w:rPr>
        <w:t xml:space="preserve"> 54 </w:t>
      </w:r>
      <w:r w:rsidRPr="00BA7C3D">
        <w:rPr>
          <w:rFonts w:cs="B Nazanin" w:hint="cs"/>
          <w:spacing w:val="-4"/>
          <w:sz w:val="26"/>
          <w:szCs w:val="26"/>
          <w:rtl/>
        </w:rPr>
        <w:t>درصد</w:t>
      </w:r>
      <w:r w:rsidRPr="00BA7C3D">
        <w:rPr>
          <w:rFonts w:cs="B Nazanin"/>
          <w:spacing w:val="-4"/>
          <w:sz w:val="26"/>
          <w:szCs w:val="26"/>
        </w:rPr>
        <w:t>;</w:t>
      </w:r>
    </w:p>
    <w:p w:rsidR="00583FFA" w:rsidRPr="00BA7C3D" w:rsidRDefault="00583FFA" w:rsidP="00583FFA">
      <w:pPr>
        <w:pStyle w:val="ListParagraph"/>
        <w:numPr>
          <w:ilvl w:val="0"/>
          <w:numId w:val="5"/>
        </w:num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هيئت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امناى</w:t>
      </w:r>
      <w:r w:rsidRPr="00BA7C3D">
        <w:rPr>
          <w:rFonts w:cs="B Nazanin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مسجد،</w:t>
      </w:r>
      <w:r w:rsidRPr="00BA7C3D">
        <w:rPr>
          <w:rFonts w:cs="B Nazanin"/>
          <w:spacing w:val="-4"/>
          <w:sz w:val="26"/>
          <w:szCs w:val="26"/>
          <w:rtl/>
        </w:rPr>
        <w:t xml:space="preserve"> 6/36 </w:t>
      </w:r>
      <w:r w:rsidRPr="00BA7C3D">
        <w:rPr>
          <w:rFonts w:cs="B Nazanin" w:hint="cs"/>
          <w:spacing w:val="-4"/>
          <w:sz w:val="26"/>
          <w:szCs w:val="26"/>
          <w:rtl/>
        </w:rPr>
        <w:t>درصد</w:t>
      </w:r>
      <w:r w:rsidRPr="00BA7C3D">
        <w:rPr>
          <w:rFonts w:cs="B Nazanin"/>
          <w:spacing w:val="-4"/>
          <w:sz w:val="26"/>
          <w:szCs w:val="26"/>
        </w:rPr>
        <w:t>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این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که از این تحقیق بر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‌آ</w:t>
      </w:r>
      <w:r w:rsidRPr="00BA7C3D">
        <w:rPr>
          <w:rFonts w:cs="B Nazanin" w:hint="cs"/>
          <w:spacing w:val="-4"/>
          <w:sz w:val="26"/>
          <w:szCs w:val="26"/>
          <w:rtl/>
        </w:rPr>
        <w:t>ید رسیدگی به ظاهر مسجد و حتی طولانی نشدن نماز جماعت از مهم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ترین عوامل جذب جوانان به مسجد است.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دادن شخصیت و اعتبار به فرد و خانواده مسجدی و ساخت گروه مرجع مثبت از آنها و فعال کردن بیش از پیش مسجد در فعالیت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اجتماعی از دیگر کارهایی است که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بایست دراین مسیر انجام پذیرد.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نتیجه</w:t>
      </w:r>
      <w:r w:rsidR="002B2EA4" w:rsidRPr="00BA7C3D">
        <w:rPr>
          <w:rFonts w:cs="B Nazanin" w:hint="cs"/>
          <w:b/>
          <w:bCs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گیری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 xml:space="preserve">از 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آ</w:t>
      </w:r>
      <w:r w:rsidRPr="00BA7C3D">
        <w:rPr>
          <w:rFonts w:cs="B Nazanin" w:hint="cs"/>
          <w:spacing w:val="-4"/>
          <w:sz w:val="26"/>
          <w:szCs w:val="26"/>
          <w:rtl/>
        </w:rPr>
        <w:t>ن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چه که گذشت این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گونه بر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‌آ</w:t>
      </w:r>
      <w:r w:rsidRPr="00BA7C3D">
        <w:rPr>
          <w:rFonts w:cs="B Nazanin" w:hint="cs"/>
          <w:spacing w:val="-4"/>
          <w:sz w:val="26"/>
          <w:szCs w:val="26"/>
          <w:rtl/>
        </w:rPr>
        <w:t>ید که خانواده در جهان امروز که شتابان به سوی توسعه گام بر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دارد،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اندک اندک از نقش خود عقب مانده و شاهد کم رنگ شدن بنیان روابط اجتماعی در درون خود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باشد.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سست شدن بنیان خانواده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به همه بخش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جامعه خصوصا جامعه اسلامی لطمات زیادی بزند.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برای افزایش و تقویت سطح روابط در درون خانواده و ارتقای جایگاه آن لازم است ضمن پرداخت به علل درونی،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با توجه به تحلیل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جامعه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شناختی،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علل بیرونی و ارتقای نقش نهادهای دیگر نیز توجه نمود.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نهادهایی که بتوانند ضمن کنترل اجتماعی فرد،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انتقال </w:t>
      </w:r>
      <w:r w:rsidRPr="00BA7C3D">
        <w:rPr>
          <w:rFonts w:cs="B Nazanin" w:hint="cs"/>
          <w:spacing w:val="-4"/>
          <w:sz w:val="26"/>
          <w:szCs w:val="26"/>
          <w:rtl/>
        </w:rPr>
        <w:lastRenderedPageBreak/>
        <w:t>فرهنگی مطلوبی را فراهم کنند.گرچه عموما این نهادهای دیگر را در مدرسه و دانشگاه خلاصه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کنند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،</w:t>
      </w:r>
      <w:r w:rsidRPr="00BA7C3D">
        <w:rPr>
          <w:rFonts w:cs="B Nazanin" w:hint="cs"/>
          <w:spacing w:val="-4"/>
          <w:sz w:val="26"/>
          <w:szCs w:val="26"/>
          <w:rtl/>
        </w:rPr>
        <w:t xml:space="preserve"> اما مسجد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با استفاده از بنیان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مستحکم و سابقه تاریخی خود نقش پر رنگ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 و فعال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تری را ایفا کند.</w:t>
      </w:r>
    </w:p>
    <w:p w:rsidR="00583FFA" w:rsidRPr="00BA7C3D" w:rsidRDefault="00583FFA" w:rsidP="00ED4C81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مسجد می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تواند با ایجاد سازوکارها و هم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چنین مدد گرفتن از ابزارهای سنتی و مدرن خود ضمن ارتقای جایگاه خانواده،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شرایطی را فراهم کند که با افزایش اطلاع و آگاهی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های خانواده،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مشکلات و نابسامانی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ها کم رنگ و یا حل گردند.</w:t>
      </w:r>
    </w:p>
    <w:p w:rsidR="00ED4C81" w:rsidRPr="00BA7C3D" w:rsidRDefault="00ED4C81" w:rsidP="00583FFA">
      <w:pPr>
        <w:bidi/>
        <w:rPr>
          <w:rFonts w:cs="B Nazanin"/>
          <w:b/>
          <w:bCs/>
          <w:spacing w:val="-4"/>
          <w:sz w:val="26"/>
          <w:szCs w:val="26"/>
          <w:rtl/>
        </w:rPr>
      </w:pPr>
    </w:p>
    <w:p w:rsidR="00583FFA" w:rsidRPr="00BA7C3D" w:rsidRDefault="00583FFA" w:rsidP="00ED4C81">
      <w:pPr>
        <w:bidi/>
        <w:rPr>
          <w:rFonts w:cs="B Nazanin"/>
          <w:b/>
          <w:bCs/>
          <w:spacing w:val="-4"/>
          <w:sz w:val="26"/>
          <w:szCs w:val="26"/>
          <w:rtl/>
        </w:rPr>
      </w:pPr>
      <w:r w:rsidRPr="00BA7C3D">
        <w:rPr>
          <w:rFonts w:cs="B Nazanin" w:hint="cs"/>
          <w:b/>
          <w:bCs/>
          <w:spacing w:val="-4"/>
          <w:sz w:val="26"/>
          <w:szCs w:val="26"/>
          <w:rtl/>
        </w:rPr>
        <w:t>فهرست منابع</w:t>
      </w:r>
    </w:p>
    <w:p w:rsidR="00583FFA" w:rsidRPr="00BA7C3D" w:rsidRDefault="00583FFA" w:rsidP="002B2EA4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دفتر همکاری حوزه و دانشگاه،درآمدی بر جامعه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>‌</w:t>
      </w:r>
      <w:r w:rsidRPr="00BA7C3D">
        <w:rPr>
          <w:rFonts w:cs="B Nazanin" w:hint="cs"/>
          <w:spacing w:val="-4"/>
          <w:sz w:val="26"/>
          <w:szCs w:val="26"/>
          <w:rtl/>
        </w:rPr>
        <w:t>شناسی اسلامی،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بی جا،</w:t>
      </w:r>
      <w:r w:rsidR="002B2EA4" w:rsidRPr="00BA7C3D">
        <w:rPr>
          <w:rFonts w:cs="B Nazanin" w:hint="cs"/>
          <w:spacing w:val="-4"/>
          <w:sz w:val="26"/>
          <w:szCs w:val="26"/>
          <w:rtl/>
        </w:rPr>
        <w:t xml:space="preserve"> </w:t>
      </w:r>
      <w:r w:rsidRPr="00BA7C3D">
        <w:rPr>
          <w:rFonts w:cs="B Nazanin" w:hint="cs"/>
          <w:spacing w:val="-4"/>
          <w:sz w:val="26"/>
          <w:szCs w:val="26"/>
          <w:rtl/>
        </w:rPr>
        <w:t>بی تا،1363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علی رضایی،جایگاه مسجد در فرهنگ اسلامی،چاپ اول،قم،موسسه فرهنگی ثقلین،1382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مرکز رسیدگی به امور مساجد،فروغ مسجد5،چاپ اول،قم،انتشارات ثقلین،1386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محمد تقی شیخی،جامعه شناسی زنان و خانواده،چاپ اول،تهران،شرکت سهامی انتشار،1380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فرامرز رفیع پور،آناتومی جامعه،چاپ چهارم،تهران،شرکت سهامی انتشار،1385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BA7C3D">
        <w:rPr>
          <w:rFonts w:cs="B Nazanin" w:hint="cs"/>
          <w:spacing w:val="-4"/>
          <w:sz w:val="26"/>
          <w:szCs w:val="26"/>
          <w:rtl/>
        </w:rPr>
        <w:t>حسین بستان،اسلام و جامعه شناسی خانواده،چاپ دوم،قم،پژوهشگاه حوزه و دانشگاه،1385</w:t>
      </w:r>
    </w:p>
    <w:p w:rsidR="00583FFA" w:rsidRPr="00BA7C3D" w:rsidRDefault="00583FFA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</w:rPr>
      </w:pPr>
      <w:r w:rsidRPr="00BA7C3D">
        <w:rPr>
          <w:rFonts w:cs="B Nazanin" w:hint="cs"/>
          <w:spacing w:val="-4"/>
          <w:sz w:val="26"/>
          <w:szCs w:val="26"/>
          <w:rtl/>
        </w:rPr>
        <w:t>آنتونی گیدنز،جامعه شناسی،ترجمه منوچهر صبوری،چاپ نوزدهم،تهران،نشر نی،1386</w:t>
      </w:r>
    </w:p>
    <w:p w:rsidR="001A55E6" w:rsidRPr="00BA7C3D" w:rsidRDefault="001A55E6" w:rsidP="00583FFA">
      <w:pPr>
        <w:bidi/>
        <w:spacing w:before="120" w:after="120" w:line="20" w:lineRule="atLeast"/>
        <w:jc w:val="both"/>
        <w:rPr>
          <w:rFonts w:cs="B Nazanin"/>
          <w:spacing w:val="-4"/>
          <w:sz w:val="26"/>
          <w:szCs w:val="26"/>
        </w:rPr>
      </w:pPr>
    </w:p>
    <w:sectPr w:rsidR="001A55E6" w:rsidRPr="00BA7C3D" w:rsidSect="00586B33">
      <w:footerReference w:type="default" r:id="rId9"/>
      <w:pgSz w:w="12240" w:h="15840"/>
      <w:pgMar w:top="1077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7E9" w:rsidRDefault="005E47E9" w:rsidP="00586B33">
      <w:pPr>
        <w:spacing w:after="0" w:line="240" w:lineRule="auto"/>
      </w:pPr>
      <w:r>
        <w:separator/>
      </w:r>
    </w:p>
  </w:endnote>
  <w:endnote w:type="continuationSeparator" w:id="0">
    <w:p w:rsidR="005E47E9" w:rsidRDefault="005E47E9" w:rsidP="0058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3C" w:rsidRDefault="00332D1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7C3D">
      <w:rPr>
        <w:noProof/>
      </w:rPr>
      <w:t>1</w:t>
    </w:r>
    <w:r>
      <w:rPr>
        <w:noProof/>
      </w:rPr>
      <w:fldChar w:fldCharType="end"/>
    </w:r>
  </w:p>
  <w:p w:rsidR="0017233C" w:rsidRDefault="001723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7E9" w:rsidRDefault="005E47E9" w:rsidP="00586B33">
      <w:pPr>
        <w:spacing w:after="0" w:line="240" w:lineRule="auto"/>
      </w:pPr>
      <w:r>
        <w:separator/>
      </w:r>
    </w:p>
  </w:footnote>
  <w:footnote w:type="continuationSeparator" w:id="0">
    <w:p w:rsidR="005E47E9" w:rsidRDefault="005E47E9" w:rsidP="0058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1BE"/>
    <w:multiLevelType w:val="hybridMultilevel"/>
    <w:tmpl w:val="74CC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0164B"/>
    <w:multiLevelType w:val="hybridMultilevel"/>
    <w:tmpl w:val="DB20F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03A8C"/>
    <w:multiLevelType w:val="hybridMultilevel"/>
    <w:tmpl w:val="89086B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439A3"/>
    <w:multiLevelType w:val="hybridMultilevel"/>
    <w:tmpl w:val="C5C490A2"/>
    <w:lvl w:ilvl="0" w:tplc="E894FD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86951"/>
    <w:multiLevelType w:val="hybridMultilevel"/>
    <w:tmpl w:val="2AC05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186"/>
    <w:rsid w:val="0002401D"/>
    <w:rsid w:val="00094BF4"/>
    <w:rsid w:val="000F03ED"/>
    <w:rsid w:val="00121D2A"/>
    <w:rsid w:val="0017233C"/>
    <w:rsid w:val="001A55E6"/>
    <w:rsid w:val="001C2BC3"/>
    <w:rsid w:val="001F7173"/>
    <w:rsid w:val="002B2EA4"/>
    <w:rsid w:val="002D7F86"/>
    <w:rsid w:val="002F4186"/>
    <w:rsid w:val="00332D1C"/>
    <w:rsid w:val="004E2EF4"/>
    <w:rsid w:val="004E2F3F"/>
    <w:rsid w:val="004F6F48"/>
    <w:rsid w:val="0051018E"/>
    <w:rsid w:val="00583FFA"/>
    <w:rsid w:val="00586B33"/>
    <w:rsid w:val="005E47E9"/>
    <w:rsid w:val="005E70D7"/>
    <w:rsid w:val="005F6E04"/>
    <w:rsid w:val="00696177"/>
    <w:rsid w:val="006B7764"/>
    <w:rsid w:val="006E3F71"/>
    <w:rsid w:val="007360BC"/>
    <w:rsid w:val="00805CDE"/>
    <w:rsid w:val="0088117E"/>
    <w:rsid w:val="008C0A06"/>
    <w:rsid w:val="008D277A"/>
    <w:rsid w:val="00AE62A4"/>
    <w:rsid w:val="00BA7C3D"/>
    <w:rsid w:val="00BD5432"/>
    <w:rsid w:val="00C972C4"/>
    <w:rsid w:val="00D160A7"/>
    <w:rsid w:val="00DB435B"/>
    <w:rsid w:val="00DC3258"/>
    <w:rsid w:val="00E67E5E"/>
    <w:rsid w:val="00ED4C81"/>
    <w:rsid w:val="00EE2E95"/>
    <w:rsid w:val="00F47909"/>
    <w:rsid w:val="00F60311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BF4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BF4"/>
    <w:pPr>
      <w:ind w:left="720"/>
      <w:contextualSpacing/>
    </w:pPr>
  </w:style>
  <w:style w:type="character" w:customStyle="1" w:styleId="textnews">
    <w:name w:val="text_news"/>
    <w:basedOn w:val="DefaultParagraphFont"/>
    <w:rsid w:val="00094BF4"/>
  </w:style>
  <w:style w:type="paragraph" w:styleId="NormalWeb">
    <w:name w:val="Normal (Web)"/>
    <w:basedOn w:val="Normal"/>
    <w:uiPriority w:val="99"/>
    <w:semiHidden/>
    <w:unhideWhenUsed/>
    <w:rsid w:val="00094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86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586B3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86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586B33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86B33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2F3F"/>
    <w:pPr>
      <w:bidi/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E2F3F"/>
    <w:rPr>
      <w:sz w:val="20"/>
      <w:szCs w:val="20"/>
      <w:lang w:bidi="fa-IR"/>
    </w:rPr>
  </w:style>
  <w:style w:type="character" w:styleId="FootnoteReference">
    <w:name w:val="footnote reference"/>
    <w:semiHidden/>
    <w:unhideWhenUsed/>
    <w:rsid w:val="004E2F3F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E2F3F"/>
    <w:pPr>
      <w:bidi/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4E2F3F"/>
    <w:rPr>
      <w:rFonts w:ascii="Consolas" w:hAnsi="Consolas"/>
      <w:sz w:val="21"/>
      <w:szCs w:val="21"/>
      <w:lang w:bidi="fa-I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2F3F"/>
    <w:pPr>
      <w:bidi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E2F3F"/>
    <w:rPr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4E2F3F"/>
    <w:rPr>
      <w:vertAlign w:val="superscript"/>
    </w:rPr>
  </w:style>
  <w:style w:type="character" w:styleId="Hyperlink">
    <w:name w:val="Hyperlink"/>
    <w:uiPriority w:val="99"/>
    <w:unhideWhenUsed/>
    <w:rsid w:val="004E2F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&#1584;_______&#238;%20___&#233;__%20_&#224;___&#1588;_&#187;%20_&#187;__%20_&#1586;___&#1583;___&#238;%20_&#234;%20_&#1583;_____&#1583;_&#238;__%20_&#1578;_&#187;_&#1583;_&#231;_&#238;%20_&#231;_&#1583;_&#238;%20___&#238;_&#1583;___&#238;_&#238;%20_&#1583;_&#1588;_&#1586;_&#224;_&#1583;___&#238;%20_&#234;%20_____&#231;___&#187;_&#238;%20_&#171;_&#1583;___&#234;_&#1583;_&#187;_&#231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6BB15-3D14-4D20-A0BF-1F1A0BDB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_ذ_______î ___é__ _à___ش_» _»__ _ز___د___î _ê _د_____د_î__ _ت_»_د_ç_î _ç_د_î ___î_د___î_î _د_ش_ز_à_د___î _ê _____ç___»_î _«_د___ê_د_»_ç</Template>
  <TotalTime>85</TotalTime>
  <Pages>11</Pages>
  <Words>3519</Words>
  <Characters>20061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23533</CharactersWithSpaces>
  <SharedDoc>false</SharedDoc>
  <HLinks>
    <vt:vector size="6" baseType="variant">
      <vt:variant>
        <vt:i4>7798806</vt:i4>
      </vt:variant>
      <vt:variant>
        <vt:i4>0</vt:i4>
      </vt:variant>
      <vt:variant>
        <vt:i4>0</vt:i4>
      </vt:variant>
      <vt:variant>
        <vt:i4>5</vt:i4>
      </vt:variant>
      <vt:variant>
        <vt:lpwstr>mailto:36%20mohammadahmady64@yahoo.com/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7</cp:revision>
  <cp:lastPrinted>2013-07-02T08:51:00Z</cp:lastPrinted>
  <dcterms:created xsi:type="dcterms:W3CDTF">2013-06-20T16:21:00Z</dcterms:created>
  <dcterms:modified xsi:type="dcterms:W3CDTF">2013-07-02T09:06:00Z</dcterms:modified>
</cp:coreProperties>
</file>